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74626" w:rsidRDefault="00B74626" w:rsidP="00F74E38">
      <w:pPr>
        <w:pStyle w:val="ASDEFCONTitle"/>
      </w:pPr>
      <w:bookmarkStart w:id="0" w:name="_GoBack"/>
      <w:bookmarkEnd w:id="0"/>
      <w:r>
        <w:t>D</w:t>
      </w:r>
      <w:bookmarkStart w:id="1" w:name="_Ref442071221"/>
      <w:bookmarkEnd w:id="1"/>
      <w:r>
        <w:t>ATA ITEM DESCRIPTION</w:t>
      </w:r>
    </w:p>
    <w:p w:rsidR="00B74626" w:rsidRDefault="00B74626" w:rsidP="00F74E38">
      <w:pPr>
        <w:pStyle w:val="SOWHL1-ASDEFCON"/>
      </w:pPr>
      <w:bookmarkStart w:id="2" w:name="_Toc515805636"/>
      <w:r>
        <w:t>DID NUMBER:</w:t>
      </w:r>
      <w:r>
        <w:tab/>
      </w:r>
      <w:r w:rsidR="005C4F46">
        <w:fldChar w:fldCharType="begin"/>
      </w:r>
      <w:r w:rsidR="005C4F46">
        <w:instrText xml:space="preserve"> DOCPROPERTY  Title  \* MERGEFORMAT </w:instrText>
      </w:r>
      <w:r w:rsidR="005C4F46">
        <w:fldChar w:fldCharType="separate"/>
      </w:r>
      <w:r w:rsidR="005C4F46">
        <w:t>DID-PM-HSE-HSMP</w:t>
      </w:r>
      <w:r w:rsidR="005C4F46">
        <w:fldChar w:fldCharType="end"/>
      </w:r>
      <w:r w:rsidR="00863667">
        <w:t>-</w:t>
      </w:r>
      <w:r w:rsidR="005C4F46">
        <w:fldChar w:fldCharType="begin"/>
      </w:r>
      <w:r w:rsidR="005C4F46">
        <w:instrText xml:space="preserve"> DOCPROPERTY Version </w:instrText>
      </w:r>
      <w:r w:rsidR="005C4F46">
        <w:fldChar w:fldCharType="separate"/>
      </w:r>
      <w:r w:rsidR="005C4F46">
        <w:t>V5.4</w:t>
      </w:r>
      <w:r w:rsidR="005C4F46">
        <w:fldChar w:fldCharType="end"/>
      </w:r>
    </w:p>
    <w:p w:rsidR="00B74626" w:rsidRDefault="00B74626" w:rsidP="00F74E38">
      <w:pPr>
        <w:pStyle w:val="SOWHL1-ASDEFCON"/>
      </w:pPr>
      <w:bookmarkStart w:id="3" w:name="_Toc515805637"/>
      <w:r>
        <w:t>TITLE:</w:t>
      </w:r>
      <w:r>
        <w:tab/>
      </w:r>
      <w:bookmarkEnd w:id="3"/>
      <w:r w:rsidR="002B5FC5">
        <w:t>HEALTH AND SAFETY MANAGEMENT PLAN</w:t>
      </w:r>
    </w:p>
    <w:p w:rsidR="00B74626" w:rsidRDefault="00B74626" w:rsidP="00F74E38">
      <w:pPr>
        <w:pStyle w:val="SOWHL1-ASDEFCON"/>
      </w:pPr>
      <w:bookmarkStart w:id="4" w:name="_Toc515805639"/>
      <w:r>
        <w:t>DESCRIPTION and intended use</w:t>
      </w:r>
      <w:bookmarkEnd w:id="4"/>
    </w:p>
    <w:p w:rsidR="00B74626" w:rsidRDefault="00B74626" w:rsidP="00F74E38">
      <w:pPr>
        <w:pStyle w:val="SOWTL2-ASDEFCON"/>
      </w:pPr>
      <w:r>
        <w:t xml:space="preserve">The </w:t>
      </w:r>
      <w:r w:rsidR="005B572C" w:rsidRPr="005B572C">
        <w:t xml:space="preserve">Health and Safety Management Plan </w:t>
      </w:r>
      <w:r w:rsidR="005B572C">
        <w:t>(</w:t>
      </w:r>
      <w:r w:rsidR="00F8333A">
        <w:t>H</w:t>
      </w:r>
      <w:r>
        <w:t>SMP</w:t>
      </w:r>
      <w:r w:rsidR="005B572C">
        <w:t>)</w:t>
      </w:r>
      <w:r>
        <w:t xml:space="preserve"> describes how the Contractor </w:t>
      </w:r>
      <w:r w:rsidR="007F39EC">
        <w:t>will</w:t>
      </w:r>
      <w:r>
        <w:t xml:space="preserve"> manage</w:t>
      </w:r>
      <w:r w:rsidR="00EB6846">
        <w:t xml:space="preserve"> </w:t>
      </w:r>
      <w:r w:rsidR="007F39EC">
        <w:t xml:space="preserve">Work Health </w:t>
      </w:r>
      <w:r>
        <w:t xml:space="preserve">and </w:t>
      </w:r>
      <w:r w:rsidR="007F39EC">
        <w:t xml:space="preserve">Safety (WHS) </w:t>
      </w:r>
      <w:r w:rsidR="00F2600E">
        <w:t>for</w:t>
      </w:r>
      <w:r w:rsidR="007F39EC">
        <w:t xml:space="preserve"> </w:t>
      </w:r>
      <w:r w:rsidR="00FE3396">
        <w:t xml:space="preserve">the </w:t>
      </w:r>
      <w:r w:rsidR="007F39EC">
        <w:t xml:space="preserve">work </w:t>
      </w:r>
      <w:r w:rsidR="007721A7">
        <w:t xml:space="preserve">to be </w:t>
      </w:r>
      <w:r w:rsidR="007F39EC">
        <w:t>performed under the Contract</w:t>
      </w:r>
      <w:r>
        <w:t>.</w:t>
      </w:r>
      <w:r w:rsidR="006D580C">
        <w:t xml:space="preserve">  Except in relation to work carried out on Commonwealth Premises, the HSMP does not address safety considerations in relation to the design, development, implementation or Verification and Validation (V&amp;V) of either the Mission System or the Support System, as these requirements are addressed under the system safety program.</w:t>
      </w:r>
    </w:p>
    <w:p w:rsidR="007A0AB7" w:rsidRDefault="00F8333A" w:rsidP="00F74E38">
      <w:pPr>
        <w:pStyle w:val="SOWTL2-ASDEFCON"/>
      </w:pPr>
      <w:r>
        <w:t xml:space="preserve">The Contractor uses the </w:t>
      </w:r>
      <w:r w:rsidR="00970C79">
        <w:t>HSMP</w:t>
      </w:r>
      <w:r w:rsidR="00B74626">
        <w:t xml:space="preserve"> to</w:t>
      </w:r>
      <w:r w:rsidR="007A0AB7">
        <w:t>:</w:t>
      </w:r>
    </w:p>
    <w:p w:rsidR="007A0AB7" w:rsidRDefault="00B74626" w:rsidP="00F74E38">
      <w:pPr>
        <w:pStyle w:val="SOWSubL1-ASDEFCON"/>
      </w:pPr>
      <w:r>
        <w:t xml:space="preserve">identify the </w:t>
      </w:r>
      <w:r w:rsidR="007F39EC">
        <w:t>WHS</w:t>
      </w:r>
      <w:r>
        <w:t xml:space="preserve"> requirements to be met in </w:t>
      </w:r>
      <w:r w:rsidR="007A0AB7">
        <w:t xml:space="preserve">the </w:t>
      </w:r>
      <w:r>
        <w:t xml:space="preserve">performance of work under the </w:t>
      </w:r>
      <w:r w:rsidR="00FC2022">
        <w:t>C</w:t>
      </w:r>
      <w:r>
        <w:t>ontract</w:t>
      </w:r>
      <w:r w:rsidR="00863667">
        <w:t xml:space="preserve">, </w:t>
      </w:r>
      <w:r w:rsidR="00DB4DEA">
        <w:t>including</w:t>
      </w:r>
      <w:r w:rsidR="00863667">
        <w:t xml:space="preserve"> requirements </w:t>
      </w:r>
      <w:r w:rsidR="007F39EC">
        <w:t>for C</w:t>
      </w:r>
      <w:r w:rsidR="004B3F84">
        <w:t>ommonwealth Premises</w:t>
      </w:r>
      <w:r w:rsidR="007F39EC">
        <w:t>, when applicable</w:t>
      </w:r>
      <w:r w:rsidR="007A0AB7">
        <w:t>;</w:t>
      </w:r>
    </w:p>
    <w:p w:rsidR="0041394C" w:rsidRDefault="0041394C" w:rsidP="00F74E38">
      <w:pPr>
        <w:pStyle w:val="SOWSubL1-ASDEFCON"/>
      </w:pPr>
      <w:r w:rsidRPr="00AF4A0C">
        <w:t xml:space="preserve">define, manage and monitor its program of activities </w:t>
      </w:r>
      <w:r>
        <w:t>in relation to WHS matters</w:t>
      </w:r>
      <w:r w:rsidR="001872DC">
        <w:t xml:space="preserve"> (including hazard and risk management </w:t>
      </w:r>
      <w:r w:rsidR="002D2D01">
        <w:t>consistent</w:t>
      </w:r>
      <w:r w:rsidR="001872DC">
        <w:t xml:space="preserve"> with WHS Legislation)</w:t>
      </w:r>
      <w:r>
        <w:t>;</w:t>
      </w:r>
    </w:p>
    <w:p w:rsidR="00473077" w:rsidRDefault="007A0AB7" w:rsidP="00F74E38">
      <w:pPr>
        <w:pStyle w:val="SOWSubL1-ASDEFCON"/>
      </w:pPr>
      <w:r>
        <w:t xml:space="preserve">provide </w:t>
      </w:r>
      <w:r w:rsidRPr="00AF4A0C">
        <w:t xml:space="preserve">direction and guidance to the Contractor’s team (including Subcontractors) </w:t>
      </w:r>
      <w:r>
        <w:t>in relatio</w:t>
      </w:r>
      <w:r w:rsidR="00863667">
        <w:t xml:space="preserve">n to </w:t>
      </w:r>
      <w:r w:rsidR="0041394C">
        <w:t>WHS</w:t>
      </w:r>
      <w:r w:rsidR="00863667">
        <w:t xml:space="preserve"> matters</w:t>
      </w:r>
      <w:r w:rsidR="0041394C">
        <w:t xml:space="preserve">, </w:t>
      </w:r>
      <w:r w:rsidRPr="00AF4A0C">
        <w:t>their responsibilities and the processes to be used</w:t>
      </w:r>
      <w:r w:rsidR="004B3F84">
        <w:t xml:space="preserve">; </w:t>
      </w:r>
      <w:r w:rsidR="0000689E">
        <w:t>and</w:t>
      </w:r>
    </w:p>
    <w:p w:rsidR="00B74626" w:rsidRDefault="00473077" w:rsidP="00F74E38">
      <w:pPr>
        <w:pStyle w:val="SOWSubL1-ASDEFCON"/>
      </w:pPr>
      <w:r w:rsidRPr="0000689E">
        <w:t xml:space="preserve">ensure </w:t>
      </w:r>
      <w:r w:rsidR="004D3D83">
        <w:t xml:space="preserve">that </w:t>
      </w:r>
      <w:r w:rsidRPr="0000689E">
        <w:t>all relevant persons</w:t>
      </w:r>
      <w:r w:rsidR="00F2600E">
        <w:t>,</w:t>
      </w:r>
      <w:r w:rsidRPr="0000689E">
        <w:t xml:space="preserve"> </w:t>
      </w:r>
      <w:r w:rsidR="004D3D83">
        <w:t>with</w:t>
      </w:r>
      <w:r w:rsidR="00F2600E" w:rsidRPr="0000689E">
        <w:t xml:space="preserve"> a WHS duty in relation to the same matter</w:t>
      </w:r>
      <w:r w:rsidR="00F2600E">
        <w:t>,</w:t>
      </w:r>
      <w:r w:rsidR="00F2600E" w:rsidRPr="0000689E">
        <w:t xml:space="preserve"> </w:t>
      </w:r>
      <w:r w:rsidRPr="0000689E">
        <w:t>consult, co</w:t>
      </w:r>
      <w:r w:rsidR="00D25C56">
        <w:t>-</w:t>
      </w:r>
      <w:r w:rsidRPr="0000689E">
        <w:t>operate and co</w:t>
      </w:r>
      <w:r w:rsidR="00D25C56">
        <w:t>-</w:t>
      </w:r>
      <w:r w:rsidRPr="0000689E">
        <w:t>ordinate</w:t>
      </w:r>
      <w:r w:rsidR="00F2600E">
        <w:t>,</w:t>
      </w:r>
      <w:r w:rsidRPr="0000689E">
        <w:t xml:space="preserve"> in accordance with the WHS Legislation</w:t>
      </w:r>
      <w:r w:rsidR="0000689E">
        <w:t>.</w:t>
      </w:r>
    </w:p>
    <w:p w:rsidR="007A0AB7" w:rsidRDefault="00B74626" w:rsidP="00F74E38">
      <w:pPr>
        <w:pStyle w:val="SOWTL2-ASDEFCON"/>
      </w:pPr>
      <w:r>
        <w:t>T</w:t>
      </w:r>
      <w:r w:rsidR="00F8333A">
        <w:t xml:space="preserve">he Commonwealth uses the </w:t>
      </w:r>
      <w:r w:rsidR="00970C79">
        <w:t>HSMP</w:t>
      </w:r>
      <w:r>
        <w:t xml:space="preserve"> to</w:t>
      </w:r>
      <w:r w:rsidR="007A0AB7">
        <w:t>:</w:t>
      </w:r>
    </w:p>
    <w:p w:rsidR="000F7602" w:rsidRPr="00D90E0A" w:rsidRDefault="00305186" w:rsidP="00F74E38">
      <w:pPr>
        <w:pStyle w:val="SOWSubL1-ASDEFCON"/>
      </w:pPr>
      <w:r>
        <w:t>gain</w:t>
      </w:r>
      <w:r w:rsidR="00EC5105" w:rsidRPr="00D90E0A">
        <w:t xml:space="preserve"> assurance that the Contractor and the Commonwealth can meet their statutory obligations with respect to WHS;</w:t>
      </w:r>
    </w:p>
    <w:p w:rsidR="000B4A20" w:rsidRDefault="00305186" w:rsidP="00F74E38">
      <w:pPr>
        <w:pStyle w:val="SOWSubL1-ASDEFCON"/>
      </w:pPr>
      <w:r>
        <w:t>gain</w:t>
      </w:r>
      <w:r w:rsidR="00EC5105" w:rsidRPr="00D90E0A">
        <w:t xml:space="preserve"> assurance that the Contractor provides safe outcomes, in terms of safety risks to Commonwealth </w:t>
      </w:r>
      <w:r w:rsidR="00A8788D">
        <w:t>P</w:t>
      </w:r>
      <w:r w:rsidR="00EC5105" w:rsidRPr="00D90E0A">
        <w:t xml:space="preserve">ersonnel and other workers </w:t>
      </w:r>
      <w:r w:rsidR="00F2600E">
        <w:t>performing</w:t>
      </w:r>
      <w:r w:rsidR="00EC5105" w:rsidRPr="00D90E0A">
        <w:t xml:space="preserve"> </w:t>
      </w:r>
      <w:r w:rsidR="00F2600E" w:rsidRPr="00D90E0A">
        <w:t>work</w:t>
      </w:r>
      <w:r w:rsidR="00F2600E" w:rsidRPr="00D90E0A" w:rsidDel="00305186">
        <w:t xml:space="preserve"> </w:t>
      </w:r>
      <w:r w:rsidR="00F2600E">
        <w:t xml:space="preserve">under the </w:t>
      </w:r>
      <w:r w:rsidR="00EC5105" w:rsidRPr="00D90E0A">
        <w:t>Contract;</w:t>
      </w:r>
    </w:p>
    <w:p w:rsidR="000B4A20" w:rsidRDefault="00E435F5" w:rsidP="00F74E38">
      <w:pPr>
        <w:pStyle w:val="SOWSubL1-ASDEFCON"/>
      </w:pPr>
      <w:r>
        <w:t xml:space="preserve">gain </w:t>
      </w:r>
      <w:r w:rsidR="00432EF0">
        <w:t xml:space="preserve">visibility </w:t>
      </w:r>
      <w:r w:rsidR="00134D57">
        <w:t xml:space="preserve">of </w:t>
      </w:r>
      <w:r w:rsidR="007A0AB7">
        <w:t xml:space="preserve">the Contractor’s planning for </w:t>
      </w:r>
      <w:r w:rsidR="007128A0">
        <w:t>WHS</w:t>
      </w:r>
      <w:r w:rsidR="00B74626">
        <w:t xml:space="preserve"> requirements </w:t>
      </w:r>
      <w:r w:rsidR="007A0AB7">
        <w:t xml:space="preserve">of </w:t>
      </w:r>
      <w:r w:rsidR="00B74626">
        <w:t>the Contract</w:t>
      </w:r>
      <w:r w:rsidR="00F2600E">
        <w:t>,</w:t>
      </w:r>
      <w:r w:rsidR="00E26BEB">
        <w:t xml:space="preserve"> and to </w:t>
      </w:r>
      <w:r w:rsidR="00687F75">
        <w:t>provide</w:t>
      </w:r>
      <w:r w:rsidR="00B74626">
        <w:t xml:space="preserve"> a basis for </w:t>
      </w:r>
      <w:r w:rsidR="00473077">
        <w:t>evaluating</w:t>
      </w:r>
      <w:r w:rsidR="00B74626">
        <w:t xml:space="preserve"> performance</w:t>
      </w:r>
      <w:r w:rsidR="007A0AB7" w:rsidRPr="007A0AB7">
        <w:t xml:space="preserve"> </w:t>
      </w:r>
      <w:r w:rsidR="007A0AB7">
        <w:t>in relation to th</w:t>
      </w:r>
      <w:r w:rsidR="00E26BEB">
        <w:t>os</w:t>
      </w:r>
      <w:r w:rsidR="007A0AB7">
        <w:t>e</w:t>
      </w:r>
      <w:r w:rsidR="00E26BEB">
        <w:t xml:space="preserve"> </w:t>
      </w:r>
      <w:r w:rsidR="007A0AB7">
        <w:t>requirements</w:t>
      </w:r>
      <w:r w:rsidR="00E26BEB">
        <w:t>;</w:t>
      </w:r>
      <w:r w:rsidR="00050297">
        <w:t xml:space="preserve"> and</w:t>
      </w:r>
    </w:p>
    <w:p w:rsidR="00B74626" w:rsidRDefault="00305186" w:rsidP="00F74E38">
      <w:pPr>
        <w:pStyle w:val="SOWSubL1-ASDEFCON"/>
      </w:pPr>
      <w:r>
        <w:t>understand</w:t>
      </w:r>
      <w:r w:rsidR="00480361">
        <w:t xml:space="preserve"> the Contractor’s activities </w:t>
      </w:r>
      <w:r>
        <w:t xml:space="preserve">for </w:t>
      </w:r>
      <w:r w:rsidR="00480361">
        <w:t>co</w:t>
      </w:r>
      <w:r w:rsidR="00D25C56">
        <w:t>-</w:t>
      </w:r>
      <w:r w:rsidR="00480361">
        <w:t>ordinat</w:t>
      </w:r>
      <w:r>
        <w:t xml:space="preserve">ion </w:t>
      </w:r>
      <w:r w:rsidR="006D580C">
        <w:t xml:space="preserve">with the Commonwealth </w:t>
      </w:r>
      <w:r>
        <w:t>and</w:t>
      </w:r>
      <w:r w:rsidR="00480361">
        <w:t xml:space="preserve"> </w:t>
      </w:r>
      <w:r w:rsidR="004D3D83">
        <w:t xml:space="preserve">Associated Parties, </w:t>
      </w:r>
      <w:r>
        <w:t xml:space="preserve">to </w:t>
      </w:r>
      <w:r w:rsidR="00A93CB1">
        <w:t xml:space="preserve">assist </w:t>
      </w:r>
      <w:r w:rsidR="006D580C">
        <w:t xml:space="preserve">the Commonwealth </w:t>
      </w:r>
      <w:r w:rsidR="00A93CB1">
        <w:t xml:space="preserve">with </w:t>
      </w:r>
      <w:r w:rsidR="00480361">
        <w:t xml:space="preserve">discharging </w:t>
      </w:r>
      <w:r w:rsidR="006D580C">
        <w:t>its</w:t>
      </w:r>
      <w:r w:rsidR="00480361">
        <w:t xml:space="preserve"> </w:t>
      </w:r>
      <w:r w:rsidR="00D25C56">
        <w:t xml:space="preserve">WHS </w:t>
      </w:r>
      <w:r w:rsidR="00480361">
        <w:t xml:space="preserve">duties in </w:t>
      </w:r>
      <w:r>
        <w:t>relation to</w:t>
      </w:r>
      <w:r w:rsidR="00480361">
        <w:t xml:space="preserve"> work performed under the Contrac</w:t>
      </w:r>
      <w:r w:rsidR="004821A6">
        <w:t>t</w:t>
      </w:r>
      <w:r w:rsidR="00B74626">
        <w:t>.</w:t>
      </w:r>
    </w:p>
    <w:p w:rsidR="00B74626" w:rsidRDefault="00B74626" w:rsidP="00F74E38">
      <w:pPr>
        <w:pStyle w:val="SOWHL1-ASDEFCON"/>
      </w:pPr>
      <w:bookmarkStart w:id="5" w:name="_Toc515805640"/>
      <w:r>
        <w:t>INTER-RELATIONSHIPS</w:t>
      </w:r>
      <w:bookmarkEnd w:id="5"/>
    </w:p>
    <w:p w:rsidR="00432EF0" w:rsidRDefault="00F8333A" w:rsidP="00F74E38">
      <w:pPr>
        <w:pStyle w:val="SOWTL2-ASDEFCON"/>
      </w:pPr>
      <w:r>
        <w:t xml:space="preserve">The </w:t>
      </w:r>
      <w:r w:rsidR="00970C79">
        <w:t>HSMP</w:t>
      </w:r>
      <w:r w:rsidR="00B74626">
        <w:t xml:space="preserve"> </w:t>
      </w:r>
      <w:r w:rsidR="007A0AB7">
        <w:t>is subordinate</w:t>
      </w:r>
      <w:r w:rsidR="00B74626">
        <w:t xml:space="preserve"> to the </w:t>
      </w:r>
      <w:r w:rsidR="004821A6">
        <w:t>Project</w:t>
      </w:r>
      <w:r w:rsidR="00B74626">
        <w:t xml:space="preserve"> Management Plan (</w:t>
      </w:r>
      <w:r w:rsidR="004821A6">
        <w:t>P</w:t>
      </w:r>
      <w:r w:rsidR="00B74626">
        <w:t>MP)</w:t>
      </w:r>
      <w:r w:rsidR="00432EF0">
        <w:t>.</w:t>
      </w:r>
    </w:p>
    <w:p w:rsidR="007A0AB7" w:rsidRDefault="00F8333A" w:rsidP="00F74E38">
      <w:pPr>
        <w:pStyle w:val="SOWTL2-ASDEFCON"/>
      </w:pPr>
      <w:r>
        <w:t xml:space="preserve">The </w:t>
      </w:r>
      <w:r w:rsidR="00970C79">
        <w:t>HSMP</w:t>
      </w:r>
      <w:r w:rsidR="00432EF0">
        <w:t xml:space="preserve"> inter-relates </w:t>
      </w:r>
      <w:r w:rsidR="007A0AB7">
        <w:t>with</w:t>
      </w:r>
      <w:r w:rsidR="00432EF0">
        <w:t xml:space="preserve"> the </w:t>
      </w:r>
      <w:r w:rsidR="007A0AB7">
        <w:t>following data items</w:t>
      </w:r>
      <w:r w:rsidR="007A0AB7" w:rsidRPr="00E64D06">
        <w:t>, where these data items are required under the Contract</w:t>
      </w:r>
      <w:r w:rsidR="007A0AB7">
        <w:t>:</w:t>
      </w:r>
    </w:p>
    <w:p w:rsidR="00A33E88" w:rsidRDefault="003A0785" w:rsidP="00F74E38">
      <w:pPr>
        <w:pStyle w:val="SOWSubL1-ASDEFCON"/>
      </w:pPr>
      <w:r>
        <w:t>Safety Data Sheets</w:t>
      </w:r>
      <w:r w:rsidR="001D450C">
        <w:t xml:space="preserve"> (SDSs)</w:t>
      </w:r>
      <w:r w:rsidR="001242D7">
        <w:t>,</w:t>
      </w:r>
      <w:r w:rsidR="00A33E88">
        <w:t xml:space="preserve"> and</w:t>
      </w:r>
    </w:p>
    <w:p w:rsidR="00B74626" w:rsidRDefault="004821A6" w:rsidP="00F74E38">
      <w:pPr>
        <w:pStyle w:val="SOWSubL1-ASDEFCON"/>
      </w:pPr>
      <w:r>
        <w:t>System Safety Program Plan</w:t>
      </w:r>
      <w:r w:rsidR="001D450C">
        <w:t xml:space="preserve"> (SSPP)</w:t>
      </w:r>
      <w:r w:rsidR="00B74626">
        <w:t>.</w:t>
      </w:r>
    </w:p>
    <w:p w:rsidR="00B74626" w:rsidRDefault="00B74626" w:rsidP="00F74E38">
      <w:pPr>
        <w:pStyle w:val="SOWHL1-ASDEFCON"/>
      </w:pPr>
      <w:bookmarkStart w:id="6" w:name="_Toc515805641"/>
      <w:r>
        <w:t>Applicable Documents</w:t>
      </w:r>
    </w:p>
    <w:p w:rsidR="00B74626" w:rsidRDefault="00B74626" w:rsidP="00F74E38">
      <w:pPr>
        <w:pStyle w:val="SOWTL2-ASDEFCON"/>
        <w:keepNext/>
      </w:pPr>
      <w:r>
        <w:t xml:space="preserve">The following documents form </w:t>
      </w:r>
      <w:r w:rsidR="00F7217E">
        <w:t xml:space="preserve">a </w:t>
      </w:r>
      <w:r>
        <w:t>part of this DID to the extent specified herein:</w:t>
      </w:r>
    </w:p>
    <w:tbl>
      <w:tblPr>
        <w:tblW w:w="8134" w:type="dxa"/>
        <w:tblInd w:w="1134" w:type="dxa"/>
        <w:tblLayout w:type="fixed"/>
        <w:tblLook w:val="0000" w:firstRow="0" w:lastRow="0" w:firstColumn="0" w:lastColumn="0" w:noHBand="0" w:noVBand="0"/>
      </w:tblPr>
      <w:tblGrid>
        <w:gridCol w:w="2552"/>
        <w:gridCol w:w="5582"/>
      </w:tblGrid>
      <w:tr w:rsidR="00B74626" w:rsidRPr="002B5FC5" w:rsidTr="00681C9B">
        <w:tc>
          <w:tcPr>
            <w:tcW w:w="2552" w:type="dxa"/>
          </w:tcPr>
          <w:p w:rsidR="00B74626" w:rsidRPr="002B5FC5" w:rsidRDefault="00D33BD5" w:rsidP="00F74E38">
            <w:pPr>
              <w:pStyle w:val="Table10ptText-ASDEFCON"/>
            </w:pPr>
            <w:r>
              <w:t>SafetyMan</w:t>
            </w:r>
          </w:p>
        </w:tc>
        <w:tc>
          <w:tcPr>
            <w:tcW w:w="5582" w:type="dxa"/>
          </w:tcPr>
          <w:p w:rsidR="00B74626" w:rsidRPr="00A1255D" w:rsidRDefault="00B74626" w:rsidP="00F74E38">
            <w:pPr>
              <w:pStyle w:val="Table10ptText-ASDEFCON"/>
            </w:pPr>
            <w:r w:rsidRPr="00A1255D">
              <w:t xml:space="preserve">Defence </w:t>
            </w:r>
            <w:r w:rsidR="00752D33" w:rsidRPr="00A1255D">
              <w:t xml:space="preserve">Safety </w:t>
            </w:r>
            <w:r w:rsidRPr="00A1255D">
              <w:t>Manual</w:t>
            </w:r>
          </w:p>
        </w:tc>
      </w:tr>
      <w:tr w:rsidR="00B74626" w:rsidRPr="002B5FC5" w:rsidTr="00681C9B">
        <w:tc>
          <w:tcPr>
            <w:tcW w:w="2552" w:type="dxa"/>
          </w:tcPr>
          <w:p w:rsidR="00B74626" w:rsidRPr="002B5FC5" w:rsidRDefault="007A0AB7" w:rsidP="00F74E38">
            <w:pPr>
              <w:pStyle w:val="Table10ptText-ASDEFCON"/>
            </w:pPr>
            <w:r w:rsidRPr="002B5FC5">
              <w:t xml:space="preserve">AS/NZS </w:t>
            </w:r>
            <w:r w:rsidR="005C15BF">
              <w:t>ISO 45001</w:t>
            </w:r>
            <w:r w:rsidRPr="002B5FC5">
              <w:t>:</w:t>
            </w:r>
            <w:r w:rsidR="005C15BF">
              <w:t>2018</w:t>
            </w:r>
          </w:p>
        </w:tc>
        <w:tc>
          <w:tcPr>
            <w:tcW w:w="5582" w:type="dxa"/>
          </w:tcPr>
          <w:p w:rsidR="00B74626" w:rsidRPr="00A1255D" w:rsidRDefault="007A0AB7" w:rsidP="00F74E38">
            <w:pPr>
              <w:pStyle w:val="Table10ptText-ASDEFCON"/>
            </w:pPr>
            <w:r w:rsidRPr="00A1255D">
              <w:t>Occupational health and safety management systems—</w:t>
            </w:r>
            <w:r w:rsidR="005C15BF">
              <w:t>Requirements</w:t>
            </w:r>
            <w:r w:rsidRPr="00A1255D">
              <w:t xml:space="preserve"> with guidance for use</w:t>
            </w:r>
          </w:p>
        </w:tc>
      </w:tr>
      <w:tr w:rsidR="00645A42" w:rsidRPr="002B5FC5" w:rsidTr="00681C9B">
        <w:tc>
          <w:tcPr>
            <w:tcW w:w="2552" w:type="dxa"/>
          </w:tcPr>
          <w:p w:rsidR="00645A42" w:rsidRPr="002B5FC5" w:rsidRDefault="00645A42" w:rsidP="00B25A96">
            <w:pPr>
              <w:pStyle w:val="Table10ptText-ASDEFCON"/>
            </w:pPr>
          </w:p>
        </w:tc>
        <w:tc>
          <w:tcPr>
            <w:tcW w:w="5582" w:type="dxa"/>
          </w:tcPr>
          <w:p w:rsidR="004E2F50" w:rsidRPr="009C24C5" w:rsidRDefault="00645A42" w:rsidP="00F74E38">
            <w:pPr>
              <w:pStyle w:val="Table10ptText-ASDEFCON"/>
            </w:pPr>
            <w:r w:rsidRPr="00BE3B2A">
              <w:t xml:space="preserve">WHS </w:t>
            </w:r>
            <w:r w:rsidR="00172E6A" w:rsidRPr="00BE3B2A">
              <w:t>Legislation</w:t>
            </w:r>
            <w:r w:rsidR="004E2F50" w:rsidRPr="00BE3B2A">
              <w:t xml:space="preserve"> and Codes of Practice</w:t>
            </w:r>
            <w:r w:rsidR="004E2F50" w:rsidRPr="002D2D01">
              <w:t xml:space="preserve"> approved under section 274 of the</w:t>
            </w:r>
            <w:r w:rsidR="004E2F50" w:rsidRPr="006313C5">
              <w:t xml:space="preserve"> </w:t>
            </w:r>
            <w:r w:rsidR="004E2F50" w:rsidRPr="00A1255D">
              <w:rPr>
                <w:i/>
              </w:rPr>
              <w:t>Work Health and Safety Act 2011</w:t>
            </w:r>
            <w:r w:rsidR="001872DC">
              <w:t xml:space="preserve"> (Cth)</w:t>
            </w:r>
            <w:r w:rsidR="004E2F50">
              <w:t>.</w:t>
            </w:r>
          </w:p>
        </w:tc>
      </w:tr>
    </w:tbl>
    <w:p w:rsidR="00B74626" w:rsidRDefault="00B74626" w:rsidP="00F74E38">
      <w:pPr>
        <w:pStyle w:val="SOWHL1-ASDEFCON"/>
      </w:pPr>
      <w:r>
        <w:lastRenderedPageBreak/>
        <w:t>Preparation Instructions</w:t>
      </w:r>
      <w:bookmarkEnd w:id="6"/>
    </w:p>
    <w:p w:rsidR="00B74626" w:rsidRDefault="00B74626" w:rsidP="00F74E38">
      <w:pPr>
        <w:pStyle w:val="SOWHL2-ASDEFCON"/>
      </w:pPr>
      <w:r>
        <w:t>Generic Format and Content</w:t>
      </w:r>
    </w:p>
    <w:p w:rsidR="00B74626" w:rsidRDefault="00B74626" w:rsidP="00F74E38">
      <w:pPr>
        <w:pStyle w:val="SOWTL3-ASDEFCON"/>
      </w:pPr>
      <w:r>
        <w:t xml:space="preserve">The data item shall comply with the general format, content and preparation instructions contained in the CDRL clause entitled ‘General Requirements </w:t>
      </w:r>
      <w:r w:rsidR="002D2D01">
        <w:t>f</w:t>
      </w:r>
      <w:r>
        <w:t>or Data Items’.</w:t>
      </w:r>
    </w:p>
    <w:p w:rsidR="00E26BEB" w:rsidRDefault="00E26BEB" w:rsidP="00F74E38">
      <w:pPr>
        <w:pStyle w:val="SOWTL3-ASDEFCON"/>
      </w:pPr>
      <w:bookmarkStart w:id="7" w:name="_Ref233016224"/>
      <w:r>
        <w:t>When the Contract has specified delivery of another data item that contains aspects of the required information</w:t>
      </w:r>
      <w:r w:rsidR="00FE489E">
        <w:t>, the</w:t>
      </w:r>
      <w:r>
        <w:t xml:space="preserve"> </w:t>
      </w:r>
      <w:r w:rsidR="002D2D01">
        <w:t>HSMP</w:t>
      </w:r>
      <w:r>
        <w:t xml:space="preserve"> shall summarise these aspects and refer to the other data item.</w:t>
      </w:r>
      <w:bookmarkEnd w:id="7"/>
    </w:p>
    <w:p w:rsidR="00681C9B" w:rsidRDefault="004570E0" w:rsidP="00F74E38">
      <w:pPr>
        <w:pStyle w:val="SOWTL3-ASDEFCON"/>
      </w:pPr>
      <w:r>
        <w:t>If</w:t>
      </w:r>
      <w:r w:rsidR="00681C9B">
        <w:t xml:space="preserve"> a WHS Management System (WHSMS) is required under the Contract,</w:t>
      </w:r>
      <w:r w:rsidR="006D580C">
        <w:t xml:space="preserve"> and the WHSMS</w:t>
      </w:r>
      <w:r w:rsidR="00681C9B">
        <w:t xml:space="preserve"> is accessible to the Commonwealth Representative and contains aspects of the information</w:t>
      </w:r>
      <w:r w:rsidR="006D580C">
        <w:t xml:space="preserve"> required by this DID</w:t>
      </w:r>
      <w:r w:rsidR="00681C9B">
        <w:t>, the HSMP shall summarise these aspects and refer to the WHSMS.</w:t>
      </w:r>
    </w:p>
    <w:p w:rsidR="00432EF0" w:rsidRDefault="00432EF0" w:rsidP="00F74E38">
      <w:pPr>
        <w:pStyle w:val="SOWTL3-ASDEFCON"/>
      </w:pPr>
      <w:r>
        <w:t>The data item shall include a traceability matrix that defines how each specific content requirement, as contained in this DID, is addressed by sections within the data item.</w:t>
      </w:r>
    </w:p>
    <w:p w:rsidR="00B74626" w:rsidRDefault="00B74626" w:rsidP="00F74E38">
      <w:pPr>
        <w:pStyle w:val="SOWHL2-ASDEFCON"/>
      </w:pPr>
      <w:r>
        <w:t>Specific Content</w:t>
      </w:r>
    </w:p>
    <w:bookmarkEnd w:id="2"/>
    <w:p w:rsidR="00B74626" w:rsidRDefault="00B74626" w:rsidP="00F74E38">
      <w:pPr>
        <w:pStyle w:val="SOWHL3-ASDEFCON"/>
      </w:pPr>
      <w:r>
        <w:t>Relevant Legislation</w:t>
      </w:r>
      <w:r w:rsidR="00F5662B">
        <w:t xml:space="preserve"> and Policy</w:t>
      </w:r>
    </w:p>
    <w:p w:rsidR="00AA09B0" w:rsidRDefault="00F8333A" w:rsidP="00F74E38">
      <w:pPr>
        <w:pStyle w:val="SOWTL4-ASDEFCON"/>
      </w:pPr>
      <w:r>
        <w:t xml:space="preserve">The </w:t>
      </w:r>
      <w:r w:rsidR="00970C79">
        <w:t>HSMP</w:t>
      </w:r>
      <w:r w:rsidR="00B74626">
        <w:t xml:space="preserve"> shall list </w:t>
      </w:r>
      <w:r w:rsidR="00926A1F">
        <w:t xml:space="preserve">the </w:t>
      </w:r>
      <w:r w:rsidR="00285536" w:rsidRPr="00126038">
        <w:t xml:space="preserve">legislation relating to </w:t>
      </w:r>
      <w:r w:rsidR="002D2D01">
        <w:t>WHS</w:t>
      </w:r>
      <w:r w:rsidR="00D25C56">
        <w:t>,</w:t>
      </w:r>
      <w:r w:rsidR="00285536" w:rsidRPr="00126038">
        <w:t xml:space="preserve"> including the </w:t>
      </w:r>
      <w:r w:rsidR="00D82BC6">
        <w:t>WHS</w:t>
      </w:r>
      <w:r w:rsidR="00B74626">
        <w:t xml:space="preserve"> </w:t>
      </w:r>
      <w:r w:rsidR="00473077">
        <w:t>Legislation</w:t>
      </w:r>
      <w:r w:rsidR="00D25C56">
        <w:t>,</w:t>
      </w:r>
      <w:r w:rsidR="00473077">
        <w:t xml:space="preserve"> </w:t>
      </w:r>
      <w:r w:rsidR="00B74626">
        <w:t>that is applicable to the work and the site</w:t>
      </w:r>
      <w:r w:rsidR="008148D2">
        <w:t>(s)</w:t>
      </w:r>
      <w:r w:rsidR="00D82BC6">
        <w:t xml:space="preserve"> where the work </w:t>
      </w:r>
      <w:r w:rsidR="002650AC">
        <w:t xml:space="preserve">is being, or </w:t>
      </w:r>
      <w:r w:rsidR="00D82BC6">
        <w:t>will be</w:t>
      </w:r>
      <w:r w:rsidR="002650AC">
        <w:t>,</w:t>
      </w:r>
      <w:r w:rsidR="00D82BC6">
        <w:t xml:space="preserve"> performed</w:t>
      </w:r>
      <w:r w:rsidR="00B74626">
        <w:t>.</w:t>
      </w:r>
    </w:p>
    <w:p w:rsidR="00B74626" w:rsidRDefault="00AA09B0" w:rsidP="00F74E38">
      <w:pPr>
        <w:pStyle w:val="SOWTL4-ASDEFCON"/>
      </w:pPr>
      <w:r>
        <w:t xml:space="preserve">Where work is to be undertaken on </w:t>
      </w:r>
      <w:r w:rsidR="00D82BC6">
        <w:t>Commonwealth Premises</w:t>
      </w:r>
      <w:r>
        <w:t>,</w:t>
      </w:r>
      <w:r w:rsidR="00B74626">
        <w:t xml:space="preserve"> </w:t>
      </w:r>
      <w:r w:rsidR="00F8333A">
        <w:t xml:space="preserve">the </w:t>
      </w:r>
      <w:r w:rsidR="00970C79">
        <w:t>HSMP</w:t>
      </w:r>
      <w:r>
        <w:t xml:space="preserve"> shall list the </w:t>
      </w:r>
      <w:r w:rsidR="001872DC">
        <w:t xml:space="preserve">relevant </w:t>
      </w:r>
      <w:r w:rsidR="00B74626">
        <w:t xml:space="preserve">Defence </w:t>
      </w:r>
      <w:r w:rsidR="0037765E">
        <w:t>W</w:t>
      </w:r>
      <w:r w:rsidR="00B74626">
        <w:t>HS policies and procedures</w:t>
      </w:r>
      <w:r>
        <w:t>,</w:t>
      </w:r>
      <w:r w:rsidR="00B74626">
        <w:t xml:space="preserve"> </w:t>
      </w:r>
      <w:r w:rsidR="002D2D01">
        <w:t>as</w:t>
      </w:r>
      <w:r w:rsidR="00B74626">
        <w:t xml:space="preserve"> </w:t>
      </w:r>
      <w:r w:rsidR="0013412A">
        <w:t>identified</w:t>
      </w:r>
      <w:r w:rsidR="00F5662B">
        <w:t xml:space="preserve"> in </w:t>
      </w:r>
      <w:r w:rsidR="004821A6">
        <w:t xml:space="preserve">clause 9 of the </w:t>
      </w:r>
      <w:r w:rsidR="00F5662B">
        <w:t>SOW</w:t>
      </w:r>
      <w:r w:rsidR="00B74626">
        <w:t>.</w:t>
      </w:r>
    </w:p>
    <w:p w:rsidR="001C076C" w:rsidRDefault="001C076C" w:rsidP="00F74E38">
      <w:pPr>
        <w:pStyle w:val="SOWHL3-ASDEFCON"/>
      </w:pPr>
      <w:r>
        <w:t>W</w:t>
      </w:r>
      <w:r w:rsidR="00306726">
        <w:t xml:space="preserve">ork </w:t>
      </w:r>
      <w:r>
        <w:t>H</w:t>
      </w:r>
      <w:r w:rsidR="00306726">
        <w:t xml:space="preserve">ealth and </w:t>
      </w:r>
      <w:r>
        <w:t>S</w:t>
      </w:r>
      <w:r w:rsidR="00306726">
        <w:t>afety</w:t>
      </w:r>
      <w:r>
        <w:t xml:space="preserve"> Management</w:t>
      </w:r>
    </w:p>
    <w:p w:rsidR="001C076C" w:rsidRDefault="00F8333A" w:rsidP="00F74E38">
      <w:pPr>
        <w:pStyle w:val="SOWTL4-ASDEFCON"/>
      </w:pPr>
      <w:r>
        <w:t xml:space="preserve">The </w:t>
      </w:r>
      <w:r w:rsidR="00970C79">
        <w:t>HSMP</w:t>
      </w:r>
      <w:r w:rsidR="001C076C">
        <w:t xml:space="preserve"> shall describe </w:t>
      </w:r>
      <w:r w:rsidR="00015B6F">
        <w:t xml:space="preserve">(including by reference to the WHSMS) </w:t>
      </w:r>
      <w:r w:rsidR="001C076C">
        <w:t>how WHS matters</w:t>
      </w:r>
      <w:r w:rsidR="001571E7">
        <w:t xml:space="preserve"> applicable to Contract</w:t>
      </w:r>
      <w:r w:rsidR="003C4B30">
        <w:t xml:space="preserve"> </w:t>
      </w:r>
      <w:r w:rsidR="00EB0A39">
        <w:t xml:space="preserve">work and </w:t>
      </w:r>
      <w:r w:rsidR="006550C7">
        <w:t xml:space="preserve">Contractor-controlled </w:t>
      </w:r>
      <w:r w:rsidR="003C4B30">
        <w:t>workplace(s)</w:t>
      </w:r>
      <w:r w:rsidR="001C076C">
        <w:t xml:space="preserve"> are managed</w:t>
      </w:r>
      <w:r w:rsidR="00815417">
        <w:t>, including</w:t>
      </w:r>
      <w:r w:rsidR="001C076C">
        <w:t>:</w:t>
      </w:r>
    </w:p>
    <w:p w:rsidR="001C076C" w:rsidRDefault="00815417" w:rsidP="00F74E38">
      <w:pPr>
        <w:pStyle w:val="SOWSubL1-ASDEFCON"/>
      </w:pPr>
      <w:r>
        <w:t>within the Contractor’s organisation,</w:t>
      </w:r>
      <w:r w:rsidRPr="001C076C">
        <w:t xml:space="preserve"> </w:t>
      </w:r>
      <w:r w:rsidR="001C076C" w:rsidRPr="001C076C">
        <w:t xml:space="preserve">the names, positions and </w:t>
      </w:r>
      <w:r w:rsidR="001571E7">
        <w:t>WHS</w:t>
      </w:r>
      <w:r w:rsidR="001C076C" w:rsidRPr="001C076C">
        <w:t xml:space="preserve"> responsibilities of all persons whose positions or roles involve specific </w:t>
      </w:r>
      <w:r w:rsidR="001571E7">
        <w:t>WHS</w:t>
      </w:r>
      <w:r w:rsidR="001C076C" w:rsidRPr="001C076C">
        <w:t xml:space="preserve"> responsibilities</w:t>
      </w:r>
      <w:r w:rsidR="001C076C">
        <w:t>;</w:t>
      </w:r>
    </w:p>
    <w:p w:rsidR="00B66091" w:rsidRPr="007102EB" w:rsidRDefault="001C076C" w:rsidP="00F74E38">
      <w:pPr>
        <w:pStyle w:val="SOWSubL1-ASDEFCON"/>
      </w:pPr>
      <w:r w:rsidRPr="001C076C">
        <w:t>the arrangements</w:t>
      </w:r>
      <w:r w:rsidR="000F7602">
        <w:t xml:space="preserve"> </w:t>
      </w:r>
      <w:r w:rsidRPr="001C076C">
        <w:t xml:space="preserve">between </w:t>
      </w:r>
      <w:r w:rsidR="001571E7">
        <w:t xml:space="preserve">the Contractor, Subcontractors, </w:t>
      </w:r>
      <w:r w:rsidR="001872DC">
        <w:t xml:space="preserve">the </w:t>
      </w:r>
      <w:r w:rsidR="00815417">
        <w:t>Commonwealth</w:t>
      </w:r>
      <w:r w:rsidR="001571E7">
        <w:t xml:space="preserve"> and </w:t>
      </w:r>
      <w:r w:rsidR="00381AAC">
        <w:t>Associated Parties</w:t>
      </w:r>
      <w:r w:rsidRPr="001C076C">
        <w:t xml:space="preserve"> for </w:t>
      </w:r>
      <w:r w:rsidR="00381AAC" w:rsidRPr="001C076C">
        <w:t xml:space="preserve">the </w:t>
      </w:r>
      <w:r w:rsidRPr="001C076C">
        <w:t xml:space="preserve">consultation, co-operation and co-ordination of activities </w:t>
      </w:r>
      <w:r w:rsidR="00381AAC">
        <w:t>required for</w:t>
      </w:r>
      <w:r w:rsidRPr="001C076C">
        <w:t xml:space="preserve"> compliance with </w:t>
      </w:r>
      <w:r w:rsidR="001571E7">
        <w:t>WHS Legislation</w:t>
      </w:r>
      <w:r w:rsidR="000F7602">
        <w:t xml:space="preserve"> at workplaces </w:t>
      </w:r>
      <w:r w:rsidR="007A6D80">
        <w:t>used for</w:t>
      </w:r>
      <w:r w:rsidR="003733BC">
        <w:t xml:space="preserve"> the </w:t>
      </w:r>
      <w:r w:rsidR="000F7602">
        <w:t>Contract</w:t>
      </w:r>
      <w:r w:rsidRPr="00815417">
        <w:t>;</w:t>
      </w:r>
    </w:p>
    <w:p w:rsidR="001C076C" w:rsidRDefault="001C076C" w:rsidP="00F74E38">
      <w:pPr>
        <w:pStyle w:val="SOWSubL1-ASDEFCON"/>
      </w:pPr>
      <w:r>
        <w:t>the arrangements for managing</w:t>
      </w:r>
      <w:r w:rsidR="00926A1F">
        <w:t>, recording and reporting</w:t>
      </w:r>
      <w:r>
        <w:t xml:space="preserve"> WHS incidents</w:t>
      </w:r>
      <w:r w:rsidR="002650AC">
        <w:t xml:space="preserve"> (including Notifiable Incidents)</w:t>
      </w:r>
      <w:r>
        <w:t>;</w:t>
      </w:r>
    </w:p>
    <w:p w:rsidR="001C076C" w:rsidRDefault="001C076C" w:rsidP="00F74E38">
      <w:pPr>
        <w:pStyle w:val="SOWSubL1-ASDEFCON"/>
      </w:pPr>
      <w:r>
        <w:t>any site-specific WHS rules</w:t>
      </w:r>
      <w:r w:rsidR="00191676">
        <w:t xml:space="preserve"> (eg, including details of, or reference to, access controls and requirements for personal protective equipment)</w:t>
      </w:r>
      <w:r>
        <w:t>, and the arrangements for ensuring that all persons at the workplace are informed of these rules;</w:t>
      </w:r>
    </w:p>
    <w:p w:rsidR="001C076C" w:rsidRDefault="000F7602" w:rsidP="00F74E38">
      <w:pPr>
        <w:pStyle w:val="SOWSubL1-ASDEFCON"/>
      </w:pPr>
      <w:r>
        <w:t xml:space="preserve">processes </w:t>
      </w:r>
      <w:r w:rsidR="00D36980">
        <w:t xml:space="preserve">for </w:t>
      </w:r>
      <w:r w:rsidR="008D4FA3">
        <w:t>hazard identification</w:t>
      </w:r>
      <w:r w:rsidR="00015B6F">
        <w:t xml:space="preserve"> (including by workplace WHS inspections)</w:t>
      </w:r>
      <w:r w:rsidR="008D4FA3">
        <w:t>, risk assessment</w:t>
      </w:r>
      <w:r w:rsidR="00134D57">
        <w:t>, elimination</w:t>
      </w:r>
      <w:r w:rsidR="008D4FA3">
        <w:t xml:space="preserve"> and control measures</w:t>
      </w:r>
      <w:r w:rsidR="002D2D01">
        <w:t>,</w:t>
      </w:r>
      <w:r w:rsidR="008D4FA3">
        <w:t xml:space="preserve"> including </w:t>
      </w:r>
      <w:r w:rsidR="001C076C">
        <w:t>safe work method statements</w:t>
      </w:r>
      <w:r>
        <w:t xml:space="preserve"> where</w:t>
      </w:r>
      <w:r w:rsidR="00015B6F">
        <w:t xml:space="preserve"> these are</w:t>
      </w:r>
      <w:r>
        <w:t xml:space="preserve"> required by</w:t>
      </w:r>
      <w:r w:rsidR="00EB0A39">
        <w:t xml:space="preserve"> WHS Legislation</w:t>
      </w:r>
      <w:r w:rsidR="003A0785">
        <w:t>;</w:t>
      </w:r>
    </w:p>
    <w:p w:rsidR="003C6033" w:rsidRDefault="003C6033" w:rsidP="00F74E38">
      <w:pPr>
        <w:pStyle w:val="SOWSubL1-ASDEFCON"/>
      </w:pPr>
      <w:r>
        <w:t>the resources available for the provision of first aid,</w:t>
      </w:r>
      <w:r w:rsidRPr="003C6033">
        <w:t xml:space="preserve"> </w:t>
      </w:r>
      <w:r>
        <w:t>and the methods for ensuring that all persons at the workplace are informed of these resources;</w:t>
      </w:r>
    </w:p>
    <w:p w:rsidR="000F7602" w:rsidRDefault="000F7602" w:rsidP="00F74E38">
      <w:pPr>
        <w:pStyle w:val="SOWSubL1-ASDEFCON"/>
      </w:pPr>
      <w:r w:rsidRPr="000F7602">
        <w:t>the arrangements for the collection</w:t>
      </w:r>
      <w:r w:rsidR="008D0003">
        <w:t>,</w:t>
      </w:r>
      <w:r w:rsidRPr="000F7602">
        <w:t xml:space="preserve"> and any assessment, monitoring and review</w:t>
      </w:r>
      <w:r w:rsidR="008D0003">
        <w:t>,</w:t>
      </w:r>
      <w:r w:rsidRPr="000F7602">
        <w:t xml:space="preserve"> of </w:t>
      </w:r>
      <w:r w:rsidR="004570E0">
        <w:t xml:space="preserve">the </w:t>
      </w:r>
      <w:r w:rsidRPr="000F7602">
        <w:t>safe work method statements</w:t>
      </w:r>
      <w:r w:rsidR="006854B4">
        <w:t xml:space="preserve"> required by WHS Legislation</w:t>
      </w:r>
      <w:r w:rsidRPr="000F7602">
        <w:t>; and</w:t>
      </w:r>
    </w:p>
    <w:p w:rsidR="003A0785" w:rsidRDefault="003A0785" w:rsidP="00F74E38">
      <w:pPr>
        <w:pStyle w:val="SOWSubL1-ASDEFCON"/>
      </w:pPr>
      <w:r>
        <w:t>how WHS compliance and performance</w:t>
      </w:r>
      <w:r w:rsidRPr="003A0785">
        <w:t xml:space="preserve"> </w:t>
      </w:r>
      <w:r>
        <w:t>will be monitored</w:t>
      </w:r>
      <w:r w:rsidR="00015B6F">
        <w:t xml:space="preserve"> (including through WHS audits)</w:t>
      </w:r>
      <w:r>
        <w:t>, recorded and reported.</w:t>
      </w:r>
    </w:p>
    <w:p w:rsidR="00B74626" w:rsidRDefault="00553754" w:rsidP="00F74E38">
      <w:pPr>
        <w:pStyle w:val="SOWHL3-ASDEFCON"/>
      </w:pPr>
      <w:r>
        <w:t xml:space="preserve">Work Health and </w:t>
      </w:r>
      <w:r w:rsidR="00B74626">
        <w:t>Safety Management System</w:t>
      </w:r>
    </w:p>
    <w:p w:rsidR="00085705" w:rsidRDefault="004570E0" w:rsidP="00F74E38">
      <w:pPr>
        <w:pStyle w:val="SOWTL4-ASDEFCON"/>
      </w:pPr>
      <w:r>
        <w:t xml:space="preserve">If </w:t>
      </w:r>
      <w:r w:rsidR="004821A6">
        <w:t xml:space="preserve">a WHSMS is required under the Contract, the </w:t>
      </w:r>
      <w:r w:rsidR="00970C79">
        <w:t>HSMP</w:t>
      </w:r>
      <w:r w:rsidR="00B74626">
        <w:t xml:space="preserve"> shall describe </w:t>
      </w:r>
      <w:r w:rsidR="00085705">
        <w:t xml:space="preserve">how </w:t>
      </w:r>
      <w:r w:rsidR="00B74626">
        <w:t>the Contractor</w:t>
      </w:r>
      <w:r w:rsidR="00085705">
        <w:t xml:space="preserve"> will establish and maintain a</w:t>
      </w:r>
      <w:r w:rsidR="00B74626">
        <w:t xml:space="preserve"> </w:t>
      </w:r>
      <w:r w:rsidR="0013412A">
        <w:t>WHS</w:t>
      </w:r>
      <w:r w:rsidR="004821A6">
        <w:t>MS</w:t>
      </w:r>
      <w:r w:rsidR="002E5A09">
        <w:t xml:space="preserve"> </w:t>
      </w:r>
      <w:r w:rsidR="002650AC">
        <w:t>that satisfies the requirements of</w:t>
      </w:r>
      <w:r w:rsidR="002E5A09">
        <w:t xml:space="preserve"> clause 9.3.3 of the SOW.</w:t>
      </w:r>
    </w:p>
    <w:p w:rsidR="00B74626" w:rsidRDefault="008810E4" w:rsidP="00F74E38">
      <w:pPr>
        <w:pStyle w:val="SOWTL4-ASDEFCON"/>
      </w:pPr>
      <w:r>
        <w:t>If the Contract requires the WHSMS to be</w:t>
      </w:r>
      <w:r w:rsidR="00B74626">
        <w:t xml:space="preserve"> certified by an independent </w:t>
      </w:r>
      <w:r>
        <w:t>ce</w:t>
      </w:r>
      <w:r w:rsidR="00F8333A">
        <w:t xml:space="preserve">rtification organisation, the </w:t>
      </w:r>
      <w:r w:rsidR="00970C79">
        <w:t>HSMP</w:t>
      </w:r>
      <w:r>
        <w:t xml:space="preserve"> shall state </w:t>
      </w:r>
      <w:r w:rsidR="00B74626">
        <w:t>how this certification will be maintained.</w:t>
      </w:r>
    </w:p>
    <w:p w:rsidR="00085705" w:rsidRDefault="00A85D20" w:rsidP="00F74E38">
      <w:pPr>
        <w:pStyle w:val="SOWHL3-ASDEFCON"/>
      </w:pPr>
      <w:r>
        <w:t>Work on Commonwealth Premises</w:t>
      </w:r>
    </w:p>
    <w:p w:rsidR="00146573" w:rsidRDefault="00146573" w:rsidP="00F74E38">
      <w:pPr>
        <w:pStyle w:val="SOWTL4-ASDEFCON"/>
      </w:pPr>
      <w:r>
        <w:t>Where work is to be performed on Commonwealth Premises, the HSMP shall describe the Contractor’s processes for participating in, or reporting to, any applicable site management committees, health and safety management committees or similar bodies.</w:t>
      </w:r>
    </w:p>
    <w:p w:rsidR="00085705" w:rsidRDefault="00085705" w:rsidP="00F74E38">
      <w:pPr>
        <w:pStyle w:val="SOWTL4-ASDEFCON"/>
      </w:pPr>
      <w:r>
        <w:t xml:space="preserve">Where work </w:t>
      </w:r>
      <w:r w:rsidR="00146573">
        <w:t xml:space="preserve">is to be performed </w:t>
      </w:r>
      <w:r>
        <w:t xml:space="preserve">on </w:t>
      </w:r>
      <w:r w:rsidR="00F51A62">
        <w:t>Commonwealth Premises</w:t>
      </w:r>
      <w:r w:rsidR="00F8333A">
        <w:t xml:space="preserve">, the </w:t>
      </w:r>
      <w:r w:rsidR="00970C79">
        <w:t>HSMP</w:t>
      </w:r>
      <w:r>
        <w:t xml:space="preserve"> shall describe</w:t>
      </w:r>
      <w:r w:rsidR="00146573">
        <w:t>,</w:t>
      </w:r>
      <w:r>
        <w:t xml:space="preserve"> </w:t>
      </w:r>
      <w:r w:rsidR="00146573">
        <w:t>for Contractor and</w:t>
      </w:r>
      <w:r w:rsidR="002D3935">
        <w:t xml:space="preserve"> </w:t>
      </w:r>
      <w:r>
        <w:t>Subcontractor</w:t>
      </w:r>
      <w:r w:rsidR="00146573">
        <w:t xml:space="preserve"> personnel, how work</w:t>
      </w:r>
      <w:r w:rsidR="002D2D01">
        <w:t xml:space="preserve"> </w:t>
      </w:r>
      <w:r w:rsidR="002D3935">
        <w:t>will be managed to</w:t>
      </w:r>
      <w:r>
        <w:t xml:space="preserve"> meet Defence</w:t>
      </w:r>
      <w:r w:rsidR="008D0003">
        <w:t>’s</w:t>
      </w:r>
      <w:r>
        <w:t xml:space="preserve"> </w:t>
      </w:r>
      <w:r w:rsidR="0037765E">
        <w:t>W</w:t>
      </w:r>
      <w:r>
        <w:t>HS requirements</w:t>
      </w:r>
      <w:r w:rsidR="00146573">
        <w:t>,</w:t>
      </w:r>
      <w:r>
        <w:t xml:space="preserve"> and not compromise Defence’s duty of care</w:t>
      </w:r>
      <w:r w:rsidR="00505152">
        <w:t>,</w:t>
      </w:r>
      <w:r>
        <w:t xml:space="preserve"> includ</w:t>
      </w:r>
      <w:r w:rsidR="00505152">
        <w:t>ing</w:t>
      </w:r>
      <w:r>
        <w:t>:</w:t>
      </w:r>
    </w:p>
    <w:p w:rsidR="00085705" w:rsidRDefault="00085705" w:rsidP="00F74E38">
      <w:pPr>
        <w:pStyle w:val="SOWSubL1-ASDEFCON"/>
      </w:pPr>
      <w:r>
        <w:t xml:space="preserve">provision of appropriate </w:t>
      </w:r>
      <w:r w:rsidR="00146573">
        <w:t xml:space="preserve">site induction and </w:t>
      </w:r>
      <w:r>
        <w:t>safety training;</w:t>
      </w:r>
    </w:p>
    <w:p w:rsidR="00085705" w:rsidRDefault="00085705" w:rsidP="00F74E38">
      <w:pPr>
        <w:pStyle w:val="SOWSubL1-ASDEFCON"/>
      </w:pPr>
      <w:r>
        <w:t xml:space="preserve">monitoring of safe work performance </w:t>
      </w:r>
      <w:r w:rsidR="00146573">
        <w:t>personnel</w:t>
      </w:r>
      <w:r>
        <w:t>; and</w:t>
      </w:r>
    </w:p>
    <w:p w:rsidR="00085705" w:rsidRDefault="00085705" w:rsidP="00F74E38">
      <w:pPr>
        <w:pStyle w:val="SOWSubL1-ASDEFCON"/>
      </w:pPr>
      <w:r>
        <w:t xml:space="preserve">safety evaluation of </w:t>
      </w:r>
      <w:r w:rsidR="008B53D9">
        <w:t>work performed</w:t>
      </w:r>
      <w:r>
        <w:t xml:space="preserve"> by </w:t>
      </w:r>
      <w:r w:rsidR="00146573">
        <w:t>personnel</w:t>
      </w:r>
      <w:r>
        <w:t>.</w:t>
      </w:r>
    </w:p>
    <w:p w:rsidR="00B74626" w:rsidRDefault="00D35943" w:rsidP="00F74E38">
      <w:pPr>
        <w:pStyle w:val="SOWHL3-ASDEFCON"/>
      </w:pPr>
      <w:r>
        <w:t xml:space="preserve">Commonwealth </w:t>
      </w:r>
      <w:r w:rsidR="00B74626">
        <w:t>Personnel</w:t>
      </w:r>
    </w:p>
    <w:p w:rsidR="00B74626" w:rsidRDefault="00F8333A" w:rsidP="00F74E38">
      <w:pPr>
        <w:pStyle w:val="SOWTL4-ASDEFCON"/>
      </w:pPr>
      <w:r>
        <w:t xml:space="preserve">The </w:t>
      </w:r>
      <w:r w:rsidR="00970C79">
        <w:t>HSMP</w:t>
      </w:r>
      <w:r w:rsidR="00B74626">
        <w:t xml:space="preserve"> shall describe the </w:t>
      </w:r>
      <w:r w:rsidR="00170D84">
        <w:t>requirements for</w:t>
      </w:r>
      <w:r w:rsidR="000B4A20">
        <w:t xml:space="preserve"> </w:t>
      </w:r>
      <w:r w:rsidR="00170D84">
        <w:t xml:space="preserve">safety </w:t>
      </w:r>
      <w:r w:rsidR="00B74626">
        <w:t>induction briefing</w:t>
      </w:r>
      <w:r w:rsidR="00037629">
        <w:t>s</w:t>
      </w:r>
      <w:r w:rsidR="00B74626">
        <w:t xml:space="preserve"> and</w:t>
      </w:r>
      <w:r w:rsidR="00085705">
        <w:t xml:space="preserve"> </w:t>
      </w:r>
      <w:r w:rsidR="00B74626">
        <w:t xml:space="preserve">training </w:t>
      </w:r>
      <w:r w:rsidR="00170D84">
        <w:t xml:space="preserve">to </w:t>
      </w:r>
      <w:r w:rsidR="00B74626">
        <w:t xml:space="preserve">be provided to </w:t>
      </w:r>
      <w:r w:rsidR="00D35943">
        <w:t xml:space="preserve">Commonwealth </w:t>
      </w:r>
      <w:r w:rsidR="00B04EF4">
        <w:t>P</w:t>
      </w:r>
      <w:r w:rsidR="00B74626">
        <w:t xml:space="preserve">ersonnel </w:t>
      </w:r>
      <w:r w:rsidR="009B2C37">
        <w:t>located</w:t>
      </w:r>
      <w:r w:rsidR="00B74626">
        <w:t xml:space="preserve"> </w:t>
      </w:r>
      <w:r w:rsidR="00845C3C">
        <w:t xml:space="preserve">on </w:t>
      </w:r>
      <w:r w:rsidR="00B74626">
        <w:t xml:space="preserve">Contractor </w:t>
      </w:r>
      <w:r w:rsidR="00D35943">
        <w:t xml:space="preserve">or Subcontractor </w:t>
      </w:r>
      <w:r w:rsidR="00A03661">
        <w:t>premises</w:t>
      </w:r>
      <w:r w:rsidR="00CC464D">
        <w:t>,</w:t>
      </w:r>
      <w:r w:rsidR="00A03661">
        <w:t xml:space="preserve"> </w:t>
      </w:r>
      <w:r w:rsidR="00845C3C">
        <w:t>including any</w:t>
      </w:r>
      <w:r w:rsidR="00863667">
        <w:t xml:space="preserve"> </w:t>
      </w:r>
      <w:r w:rsidR="004B3F84">
        <w:t>Commonwealth Premises</w:t>
      </w:r>
      <w:r w:rsidR="00A03661">
        <w:t xml:space="preserve"> </w:t>
      </w:r>
      <w:r w:rsidR="00053D41">
        <w:t xml:space="preserve">being managed </w:t>
      </w:r>
      <w:r w:rsidR="00A03661">
        <w:t>by the Contractor</w:t>
      </w:r>
      <w:r w:rsidR="00B74626">
        <w:t>.</w:t>
      </w:r>
    </w:p>
    <w:p w:rsidR="00B74626" w:rsidRDefault="002D4E50" w:rsidP="00F74E38">
      <w:pPr>
        <w:pStyle w:val="SOWHL3-ASDEFCON"/>
      </w:pPr>
      <w:bookmarkStart w:id="8" w:name="_Ref395870775"/>
      <w:r>
        <w:t>Management of Prescribed Activities and Complex Risks</w:t>
      </w:r>
      <w:bookmarkEnd w:id="8"/>
    </w:p>
    <w:p w:rsidR="00103E2C" w:rsidRDefault="00087EC7" w:rsidP="00F74E38">
      <w:pPr>
        <w:pStyle w:val="SOWTL4-ASDEFCON"/>
      </w:pPr>
      <w:bookmarkStart w:id="9" w:name="_Ref395792560"/>
      <w:r>
        <w:t>T</w:t>
      </w:r>
      <w:r w:rsidR="00103E2C">
        <w:t>he HSMP shall summarise the significant WHS hazards and risks inherent in</w:t>
      </w:r>
      <w:r w:rsidR="00C04305">
        <w:t xml:space="preserve"> the work </w:t>
      </w:r>
      <w:r w:rsidR="00103E2C">
        <w:t xml:space="preserve">to be performed under the Contract, including work </w:t>
      </w:r>
      <w:r w:rsidR="00C04305">
        <w:t>involv</w:t>
      </w:r>
      <w:r w:rsidR="00AD31FA">
        <w:t>ing</w:t>
      </w:r>
      <w:r w:rsidR="00613F44">
        <w:t xml:space="preserve"> </w:t>
      </w:r>
      <w:r w:rsidR="00C04305">
        <w:t>Prescribed Activities</w:t>
      </w:r>
      <w:r w:rsidR="00103E2C">
        <w:t>.</w:t>
      </w:r>
      <w:bookmarkEnd w:id="9"/>
    </w:p>
    <w:p w:rsidR="00FF4E09" w:rsidRDefault="00087EC7" w:rsidP="00F74E38">
      <w:pPr>
        <w:pStyle w:val="SOWTL4-ASDEFCON"/>
      </w:pPr>
      <w:r>
        <w:t xml:space="preserve">The </w:t>
      </w:r>
      <w:r w:rsidR="00103E2C">
        <w:t xml:space="preserve">HSMP shall describe the approach to </w:t>
      </w:r>
      <w:r w:rsidR="008823E0">
        <w:t>managing</w:t>
      </w:r>
      <w:r w:rsidR="00103E2C">
        <w:t xml:space="preserve"> the hazards and risks identified in clause </w:t>
      </w:r>
      <w:r w:rsidR="00103E2C">
        <w:fldChar w:fldCharType="begin"/>
      </w:r>
      <w:r w:rsidR="00103E2C">
        <w:instrText xml:space="preserve"> REF _Ref395792560 \r \h </w:instrText>
      </w:r>
      <w:r w:rsidR="00103E2C">
        <w:fldChar w:fldCharType="separate"/>
      </w:r>
      <w:r w:rsidR="005C4F46">
        <w:t>6.2.6.1</w:t>
      </w:r>
      <w:r w:rsidR="00103E2C">
        <w:fldChar w:fldCharType="end"/>
      </w:r>
      <w:r w:rsidR="00103E2C">
        <w:t xml:space="preserve"> </w:t>
      </w:r>
      <w:r w:rsidR="00C04305" w:rsidRPr="00C06561">
        <w:t>where WHS management is inherently complex</w:t>
      </w:r>
      <w:r w:rsidR="00D30EBD">
        <w:t>.</w:t>
      </w:r>
    </w:p>
    <w:p w:rsidR="00A065B4" w:rsidRDefault="00170D84" w:rsidP="00F74E38">
      <w:pPr>
        <w:pStyle w:val="SOWTL4-ASDEFCON"/>
      </w:pPr>
      <w:bookmarkStart w:id="10" w:name="_Ref395870848"/>
      <w:r>
        <w:t>If</w:t>
      </w:r>
      <w:r w:rsidR="00A065B4">
        <w:t xml:space="preserve"> a WHSMS is not required under the Contract </w:t>
      </w:r>
      <w:r w:rsidR="00A85D20">
        <w:t>and</w:t>
      </w:r>
      <w:r>
        <w:t xml:space="preserve"> </w:t>
      </w:r>
      <w:r w:rsidR="00A065B4">
        <w:t xml:space="preserve">Contract work </w:t>
      </w:r>
      <w:r w:rsidR="008767D1">
        <w:t>involves</w:t>
      </w:r>
      <w:r w:rsidR="00613F44">
        <w:t xml:space="preserve"> discrete</w:t>
      </w:r>
      <w:r w:rsidR="008767D1">
        <w:t xml:space="preserve"> activities for which WHS management is inherently complex and </w:t>
      </w:r>
      <w:r w:rsidR="00845C3C">
        <w:t xml:space="preserve">that </w:t>
      </w:r>
      <w:r w:rsidR="008767D1">
        <w:t>would benefit from activity-specific planning, the HSMP shall include activity-based WHS plans</w:t>
      </w:r>
      <w:r w:rsidR="00A85D20" w:rsidRPr="00A85D20">
        <w:t xml:space="preserve"> </w:t>
      </w:r>
      <w:r w:rsidR="00A85D20">
        <w:t>in Annex B</w:t>
      </w:r>
      <w:r w:rsidR="008767D1">
        <w:t>.</w:t>
      </w:r>
      <w:bookmarkEnd w:id="10"/>
    </w:p>
    <w:p w:rsidR="008113FF" w:rsidRDefault="008113FF" w:rsidP="00F74E38">
      <w:pPr>
        <w:pStyle w:val="SOWHL3-ASDEFCON"/>
      </w:pPr>
      <w:r>
        <w:t>Emergency P</w:t>
      </w:r>
      <w:r w:rsidR="006D4F8C">
        <w:t>lan</w:t>
      </w:r>
      <w:r>
        <w:t>s</w:t>
      </w:r>
    </w:p>
    <w:p w:rsidR="008113FF" w:rsidRDefault="00F8333A" w:rsidP="00F74E38">
      <w:pPr>
        <w:pStyle w:val="SOWTL4-ASDEFCON"/>
      </w:pPr>
      <w:r>
        <w:t xml:space="preserve">The </w:t>
      </w:r>
      <w:r w:rsidR="00970C79">
        <w:t>HSMP</w:t>
      </w:r>
      <w:r w:rsidR="008113FF">
        <w:t xml:space="preserve"> shall outline the emergency plan</w:t>
      </w:r>
      <w:r w:rsidR="00B3264F">
        <w:t>s</w:t>
      </w:r>
      <w:r w:rsidR="008113FF">
        <w:t xml:space="preserve"> </w:t>
      </w:r>
      <w:r w:rsidR="00B3264F">
        <w:t>to be maintained</w:t>
      </w:r>
      <w:r w:rsidR="008113FF">
        <w:t xml:space="preserve"> for the Contract, including any Commonwealth co</w:t>
      </w:r>
      <w:r w:rsidR="002B6F10">
        <w:t>-</w:t>
      </w:r>
      <w:r w:rsidR="008113FF">
        <w:t>ordination</w:t>
      </w:r>
      <w:r w:rsidR="006D4F8C">
        <w:t xml:space="preserve"> </w:t>
      </w:r>
      <w:r w:rsidR="00196DA0">
        <w:t>or other</w:t>
      </w:r>
      <w:r w:rsidR="006D4F8C">
        <w:t xml:space="preserve"> </w:t>
      </w:r>
      <w:r w:rsidR="008113FF">
        <w:t xml:space="preserve">arrangements </w:t>
      </w:r>
      <w:r w:rsidR="00B3264F">
        <w:t xml:space="preserve">required </w:t>
      </w:r>
      <w:r w:rsidR="008113FF">
        <w:t>in an emergency.</w:t>
      </w:r>
    </w:p>
    <w:p w:rsidR="00C92997" w:rsidRDefault="00C92997" w:rsidP="00F74E38">
      <w:pPr>
        <w:pStyle w:val="SOWHL3-ASDEFCON"/>
      </w:pPr>
      <w:r>
        <w:t>Problematic Substances</w:t>
      </w:r>
      <w:r w:rsidR="00EA672A">
        <w:t xml:space="preserve"> and Problematic Sources</w:t>
      </w:r>
    </w:p>
    <w:p w:rsidR="00C92997" w:rsidRDefault="00C92997" w:rsidP="00F74E38">
      <w:pPr>
        <w:pStyle w:val="SOWTL4-ASDEFCON"/>
      </w:pPr>
      <w:r>
        <w:t xml:space="preserve">Where </w:t>
      </w:r>
      <w:r w:rsidR="0039003F">
        <w:t xml:space="preserve">work under the </w:t>
      </w:r>
      <w:r>
        <w:t xml:space="preserve">Contract will be </w:t>
      </w:r>
      <w:r w:rsidR="00681C9B">
        <w:t xml:space="preserve">performed </w:t>
      </w:r>
      <w:r>
        <w:t>on Commonwealth Premises, the HSMP shall include</w:t>
      </w:r>
      <w:r w:rsidR="007102EB">
        <w:t>,</w:t>
      </w:r>
      <w:r w:rsidR="00D90E0A">
        <w:t xml:space="preserve"> </w:t>
      </w:r>
      <w:r w:rsidR="007102EB">
        <w:t xml:space="preserve">at </w:t>
      </w:r>
      <w:r w:rsidR="0039003F">
        <w:t>A</w:t>
      </w:r>
      <w:r w:rsidR="00D90E0A">
        <w:t>nnex</w:t>
      </w:r>
      <w:r w:rsidR="00670929">
        <w:t xml:space="preserve"> A</w:t>
      </w:r>
      <w:r w:rsidR="007102EB">
        <w:t>,</w:t>
      </w:r>
      <w:r w:rsidR="00D90E0A">
        <w:t xml:space="preserve"> </w:t>
      </w:r>
      <w:r>
        <w:t xml:space="preserve">details </w:t>
      </w:r>
      <w:r w:rsidR="007102EB">
        <w:t xml:space="preserve">of </w:t>
      </w:r>
      <w:r w:rsidR="00D90E0A">
        <w:t xml:space="preserve">the </w:t>
      </w:r>
      <w:r>
        <w:t xml:space="preserve">Problematic Substances </w:t>
      </w:r>
      <w:r w:rsidR="00EA672A">
        <w:t xml:space="preserve">and Problematic Sources that have been Approved </w:t>
      </w:r>
      <w:r>
        <w:t xml:space="preserve">for </w:t>
      </w:r>
      <w:r w:rsidR="00D90E0A">
        <w:t xml:space="preserve">use at </w:t>
      </w:r>
      <w:r>
        <w:t xml:space="preserve">the </w:t>
      </w:r>
      <w:r w:rsidR="00670929">
        <w:t>Commonwealth Premises</w:t>
      </w:r>
      <w:r>
        <w:t xml:space="preserve">.  </w:t>
      </w:r>
      <w:r w:rsidR="0039003F">
        <w:t>A</w:t>
      </w:r>
      <w:r>
        <w:t>nnex</w:t>
      </w:r>
      <w:r w:rsidR="00670929">
        <w:t xml:space="preserve"> A</w:t>
      </w:r>
      <w:r>
        <w:t xml:space="preserve"> shall include:</w:t>
      </w:r>
    </w:p>
    <w:p w:rsidR="00C92997" w:rsidRDefault="00C92997" w:rsidP="00F74E38">
      <w:pPr>
        <w:pStyle w:val="SOWSubL1-ASDEFCON"/>
      </w:pPr>
      <w:r>
        <w:t xml:space="preserve">identification details </w:t>
      </w:r>
      <w:r w:rsidR="008375AC">
        <w:t xml:space="preserve">for </w:t>
      </w:r>
      <w:r w:rsidR="00845C3C">
        <w:t>each</w:t>
      </w:r>
      <w:r w:rsidR="008375AC">
        <w:t xml:space="preserve"> Problematic Substance</w:t>
      </w:r>
      <w:r w:rsidR="00845C3C">
        <w:t xml:space="preserve">, </w:t>
      </w:r>
      <w:r>
        <w:t xml:space="preserve">sufficient to </w:t>
      </w:r>
      <w:r w:rsidR="008375AC">
        <w:t>identify</w:t>
      </w:r>
      <w:r>
        <w:t xml:space="preserve"> the </w:t>
      </w:r>
      <w:r w:rsidR="004570E0">
        <w:t xml:space="preserve">applicable </w:t>
      </w:r>
      <w:r>
        <w:t>Safety Data Sheet;</w:t>
      </w:r>
    </w:p>
    <w:p w:rsidR="00C92997" w:rsidRDefault="00D90E0A" w:rsidP="00F74E38">
      <w:pPr>
        <w:pStyle w:val="SOWSubL1-ASDEFCON"/>
      </w:pPr>
      <w:r>
        <w:t xml:space="preserve">locations, including </w:t>
      </w:r>
      <w:r w:rsidR="00C92997">
        <w:t xml:space="preserve">any discrete </w:t>
      </w:r>
      <w:r w:rsidR="008375AC">
        <w:t>sites or buildings</w:t>
      </w:r>
      <w:r w:rsidR="00C92997">
        <w:t xml:space="preserve"> within </w:t>
      </w:r>
      <w:r>
        <w:t>Commonwealth Premises</w:t>
      </w:r>
      <w:r w:rsidR="00845C3C">
        <w:t>,</w:t>
      </w:r>
      <w:r w:rsidR="00DE1F93" w:rsidRPr="00DE1F93">
        <w:t xml:space="preserve"> </w:t>
      </w:r>
      <w:r w:rsidR="00DE1F93">
        <w:t>where the Problematic Substances and/or Problematic Sources will be located</w:t>
      </w:r>
      <w:r w:rsidR="00C92997">
        <w:t>;</w:t>
      </w:r>
    </w:p>
    <w:p w:rsidR="00C92997" w:rsidRDefault="00462646" w:rsidP="00F74E38">
      <w:pPr>
        <w:pStyle w:val="SOWSubL1-ASDEFCON"/>
      </w:pPr>
      <w:r>
        <w:t xml:space="preserve">for Problematic Substances, the </w:t>
      </w:r>
      <w:r w:rsidR="00C92997">
        <w:t>maximum quantities</w:t>
      </w:r>
      <w:r w:rsidR="00EA672A">
        <w:t xml:space="preserve"> </w:t>
      </w:r>
      <w:r>
        <w:t>or volume</w:t>
      </w:r>
      <w:r w:rsidR="00DB1C7A">
        <w:t>s</w:t>
      </w:r>
      <w:r>
        <w:t xml:space="preserve">, as applicable, </w:t>
      </w:r>
      <w:r w:rsidR="00C92997">
        <w:t>to be held</w:t>
      </w:r>
      <w:r w:rsidR="00D90E0A">
        <w:t xml:space="preserve"> at each location</w:t>
      </w:r>
      <w:r w:rsidR="00C92997">
        <w:t>;</w:t>
      </w:r>
    </w:p>
    <w:p w:rsidR="00462646" w:rsidRDefault="00462646" w:rsidP="00F74E38">
      <w:pPr>
        <w:pStyle w:val="SOWSubL1-ASDEFCON"/>
      </w:pPr>
      <w:r>
        <w:t>for Problematic Sources, the applicable ARPANSA source licence number;</w:t>
      </w:r>
    </w:p>
    <w:p w:rsidR="00C92997" w:rsidRDefault="00D90E0A" w:rsidP="00F74E38">
      <w:pPr>
        <w:pStyle w:val="SOWSubL1-ASDEFCON"/>
      </w:pPr>
      <w:r>
        <w:t xml:space="preserve">the Approved </w:t>
      </w:r>
      <w:r w:rsidR="00C92997">
        <w:t>purpose</w:t>
      </w:r>
      <w:r>
        <w:t>(s) for use; and</w:t>
      </w:r>
    </w:p>
    <w:p w:rsidR="00C92997" w:rsidRDefault="00C92997" w:rsidP="00F74E38">
      <w:pPr>
        <w:pStyle w:val="SOWSubL1-ASDEFCON"/>
      </w:pPr>
      <w:r>
        <w:t>Approval details</w:t>
      </w:r>
      <w:r w:rsidR="00D90E0A">
        <w:t xml:space="preserve">, including the Commonwealth Representative or </w:t>
      </w:r>
      <w:r w:rsidR="00EA672A">
        <w:t xml:space="preserve">authorised </w:t>
      </w:r>
      <w:r w:rsidR="00D90E0A">
        <w:t>delegate</w:t>
      </w:r>
      <w:r w:rsidR="00EA672A">
        <w:t>’</w:t>
      </w:r>
      <w:r w:rsidR="00D90E0A">
        <w:t>s details, date of Approval, and related document</w:t>
      </w:r>
      <w:r w:rsidR="008375AC">
        <w:t>s</w:t>
      </w:r>
      <w:r w:rsidR="00D90E0A">
        <w:t xml:space="preserve"> (eg, notices </w:t>
      </w:r>
      <w:r w:rsidR="00845C3C">
        <w:t xml:space="preserve">or </w:t>
      </w:r>
      <w:r w:rsidR="00D90E0A">
        <w:t>minutes).</w:t>
      </w:r>
    </w:p>
    <w:p w:rsidR="0044405C" w:rsidRPr="00A85717" w:rsidRDefault="0044405C" w:rsidP="00F74E38">
      <w:pPr>
        <w:pStyle w:val="SOWTL4-ASDEFCON"/>
      </w:pPr>
      <w:r>
        <w:t xml:space="preserve">For Contract work </w:t>
      </w:r>
      <w:r w:rsidR="00B23CD8" w:rsidRPr="003F5F8B">
        <w:t>performed in Australia but</w:t>
      </w:r>
      <w:r w:rsidR="00B23CD8">
        <w:t xml:space="preserve"> </w:t>
      </w:r>
      <w:r>
        <w:t xml:space="preserve">not performed on Commonwealth Premises, the HSMP shall include reference(s) to the location(s) within the </w:t>
      </w:r>
      <w:r w:rsidR="00AD31FA">
        <w:t xml:space="preserve">Contractor’s </w:t>
      </w:r>
      <w:r>
        <w:t>WHSMS, or otherwise, where Problematic Substances and Problematic Sources are detailed.</w:t>
      </w:r>
    </w:p>
    <w:p w:rsidR="00B74626" w:rsidRDefault="00B74626" w:rsidP="00F74E38">
      <w:pPr>
        <w:pStyle w:val="SOWHL2-ASDEFCON"/>
      </w:pPr>
      <w:r>
        <w:t>Annexes</w:t>
      </w:r>
    </w:p>
    <w:p w:rsidR="00D90E0A" w:rsidRDefault="00D90E0A" w:rsidP="00F74E38">
      <w:pPr>
        <w:pStyle w:val="ASDEFCONNormal"/>
      </w:pPr>
      <w:r>
        <w:t xml:space="preserve">Annex </w:t>
      </w:r>
      <w:r w:rsidR="00C07E24">
        <w:t>A</w:t>
      </w:r>
      <w:r>
        <w:t xml:space="preserve">: </w:t>
      </w:r>
      <w:r w:rsidR="0097424D">
        <w:t xml:space="preserve"> </w:t>
      </w:r>
      <w:r w:rsidR="00BE3B2A">
        <w:tab/>
      </w:r>
      <w:r w:rsidR="00EA672A">
        <w:t>Problematic</w:t>
      </w:r>
      <w:r>
        <w:t xml:space="preserve"> Substances </w:t>
      </w:r>
      <w:r w:rsidR="00EA672A">
        <w:t xml:space="preserve">and Problematic Sources Approved </w:t>
      </w:r>
      <w:r>
        <w:t>for use at Commonwealth Premises</w:t>
      </w:r>
    </w:p>
    <w:p w:rsidR="0055661C" w:rsidRDefault="0055661C" w:rsidP="00F74E38">
      <w:pPr>
        <w:pStyle w:val="ASDEFCONNormal"/>
      </w:pPr>
      <w:r>
        <w:t>Annex B</w:t>
      </w:r>
      <w:r w:rsidR="00087EC7">
        <w:t>:</w:t>
      </w:r>
      <w:r>
        <w:t xml:space="preserve"> </w:t>
      </w:r>
      <w:r w:rsidR="00BE3B2A">
        <w:tab/>
      </w:r>
      <w:r>
        <w:t xml:space="preserve">Activity-based WHS plans in accordance with clause </w:t>
      </w:r>
      <w:r>
        <w:fldChar w:fldCharType="begin"/>
      </w:r>
      <w:r>
        <w:instrText xml:space="preserve"> REF _Ref395870848 \r \h </w:instrText>
      </w:r>
      <w:r>
        <w:fldChar w:fldCharType="separate"/>
      </w:r>
      <w:r w:rsidR="005C4F46">
        <w:t>6.2.6.3</w:t>
      </w:r>
      <w:r>
        <w:fldChar w:fldCharType="end"/>
      </w:r>
      <w:r>
        <w:t xml:space="preserve"> (if required).</w:t>
      </w:r>
    </w:p>
    <w:sectPr w:rsidR="0055661C" w:rsidSect="00146573">
      <w:headerReference w:type="default" r:id="rId7"/>
      <w:footerReference w:type="even" r:id="rId8"/>
      <w:footerReference w:type="default" r:id="rId9"/>
      <w:headerReference w:type="first" r:id="rId10"/>
      <w:footerReference w:type="first" r:id="rId11"/>
      <w:pgSz w:w="11906" w:h="16838" w:code="9"/>
      <w:pgMar w:top="1304" w:right="1417" w:bottom="907" w:left="1417" w:header="567" w:footer="567"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0481" w:rsidRDefault="009B0481">
      <w:r>
        <w:separator/>
      </w:r>
    </w:p>
  </w:endnote>
  <w:endnote w:type="continuationSeparator" w:id="0">
    <w:p w:rsidR="009B0481" w:rsidRDefault="009B04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4B9" w:rsidRDefault="00BA54B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5C4F46">
      <w:rPr>
        <w:rStyle w:val="PageNumber"/>
        <w:noProof/>
      </w:rPr>
      <w:t>2</w:t>
    </w:r>
    <w:r>
      <w:rPr>
        <w:rStyle w:val="PageNumber"/>
      </w:rPr>
      <w:fldChar w:fldCharType="end"/>
    </w:r>
  </w:p>
  <w:p w:rsidR="00BA54B9" w:rsidRDefault="00BA54B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BA54B9" w:rsidTr="007B0A12">
      <w:tc>
        <w:tcPr>
          <w:tcW w:w="2500" w:type="pct"/>
        </w:tcPr>
        <w:p w:rsidR="00BA54B9" w:rsidRDefault="00BA54B9" w:rsidP="007B0A12">
          <w:pPr>
            <w:pStyle w:val="ASDEFCONHeaderFooterLeft"/>
          </w:pPr>
        </w:p>
      </w:tc>
      <w:tc>
        <w:tcPr>
          <w:tcW w:w="2500" w:type="pct"/>
        </w:tcPr>
        <w:p w:rsidR="00BA54B9" w:rsidRPr="007B0A12" w:rsidRDefault="00BA54B9" w:rsidP="007B0A12">
          <w:pPr>
            <w:pStyle w:val="ASDEFCONHeaderFooterRight"/>
            <w:rPr>
              <w:szCs w:val="16"/>
            </w:rPr>
          </w:pPr>
          <w:r w:rsidRPr="007B0A12">
            <w:rPr>
              <w:rStyle w:val="PageNumber"/>
              <w:color w:val="auto"/>
              <w:szCs w:val="16"/>
            </w:rPr>
            <w:fldChar w:fldCharType="begin"/>
          </w:r>
          <w:r w:rsidRPr="007B0A12">
            <w:rPr>
              <w:rStyle w:val="PageNumber"/>
              <w:color w:val="auto"/>
              <w:szCs w:val="16"/>
            </w:rPr>
            <w:instrText xml:space="preserve"> PAGE </w:instrText>
          </w:r>
          <w:r w:rsidRPr="007B0A12">
            <w:rPr>
              <w:rStyle w:val="PageNumber"/>
              <w:color w:val="auto"/>
              <w:szCs w:val="16"/>
            </w:rPr>
            <w:fldChar w:fldCharType="separate"/>
          </w:r>
          <w:r w:rsidR="005C4F46">
            <w:rPr>
              <w:rStyle w:val="PageNumber"/>
              <w:noProof/>
              <w:color w:val="auto"/>
              <w:szCs w:val="16"/>
            </w:rPr>
            <w:t>1</w:t>
          </w:r>
          <w:r w:rsidRPr="007B0A12">
            <w:rPr>
              <w:rStyle w:val="PageNumber"/>
              <w:color w:val="auto"/>
              <w:szCs w:val="16"/>
            </w:rPr>
            <w:fldChar w:fldCharType="end"/>
          </w:r>
        </w:p>
      </w:tc>
    </w:tr>
    <w:tr w:rsidR="00BA54B9" w:rsidTr="007B0A12">
      <w:tc>
        <w:tcPr>
          <w:tcW w:w="5000" w:type="pct"/>
          <w:gridSpan w:val="2"/>
        </w:tcPr>
        <w:p w:rsidR="00BA54B9" w:rsidRDefault="005C4F46" w:rsidP="00F74E38">
          <w:pPr>
            <w:pStyle w:val="ASDEFCONHeaderFooterClassification"/>
          </w:pPr>
          <w:r>
            <w:fldChar w:fldCharType="begin"/>
          </w:r>
          <w:r>
            <w:instrText xml:space="preserve"> DOCPROPERTY  Classification  \* MERGEFORMAT </w:instrText>
          </w:r>
          <w:r>
            <w:fldChar w:fldCharType="separate"/>
          </w:r>
          <w:r>
            <w:t>OFFICIAL</w:t>
          </w:r>
          <w:r>
            <w:fldChar w:fldCharType="end"/>
          </w:r>
        </w:p>
      </w:tc>
    </w:tr>
  </w:tbl>
  <w:p w:rsidR="00BA54B9" w:rsidRPr="007B0A12" w:rsidRDefault="00BA54B9" w:rsidP="007B0A1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4B9" w:rsidRDefault="00BA54B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5C4F46">
      <w:rPr>
        <w:rStyle w:val="PageNumber"/>
        <w:noProof/>
      </w:rPr>
      <w:t>2</w:t>
    </w:r>
    <w:r>
      <w:rPr>
        <w:rStyle w:val="PageNumber"/>
      </w:rPr>
      <w:fldChar w:fldCharType="end"/>
    </w:r>
  </w:p>
  <w:p w:rsidR="00BA54B9" w:rsidRDefault="00BA54B9">
    <w:pPr>
      <w:pStyle w:val="Docinfo"/>
      <w:pBdr>
        <w:top w:val="single" w:sz="4" w:space="8" w:color="auto"/>
      </w:pBdr>
      <w:ind w:right="360"/>
      <w:rPr>
        <w:rStyle w:val="PageNumber"/>
      </w:rPr>
    </w:pPr>
    <w:r>
      <w:t xml:space="preserve">File: </w:t>
    </w:r>
    <w:r w:rsidR="005C4F46">
      <w:fldChar w:fldCharType="begin"/>
    </w:r>
    <w:r w:rsidR="005C4F46">
      <w:instrText xml:space="preserve"> FILENAME  \* MERGEFORMAT </w:instrText>
    </w:r>
    <w:r w:rsidR="005C4F46">
      <w:fldChar w:fldCharType="separate"/>
    </w:r>
    <w:r w:rsidR="005C4F46">
      <w:rPr>
        <w:noProof/>
      </w:rPr>
      <w:t>DID-PM-HSE-HSMP-V5.4.docx</w:t>
    </w:r>
    <w:r w:rsidR="005C4F46">
      <w:rPr>
        <w:noProof/>
      </w:rPr>
      <w:fldChar w:fldCharType="end"/>
    </w:r>
    <w:r>
      <w:tab/>
    </w:r>
    <w:r>
      <w:tab/>
    </w:r>
  </w:p>
  <w:p w:rsidR="00BA54B9" w:rsidRDefault="00BA54B9">
    <w:pPr>
      <w:pStyle w:val="Docinfo"/>
      <w:rPr>
        <w:b/>
      </w:rPr>
    </w:pPr>
    <w:r>
      <w:rPr>
        <w:rStyle w:val="PageNumber"/>
      </w:rPr>
      <w:t xml:space="preserve">Save date: </w:t>
    </w:r>
    <w:r>
      <w:rPr>
        <w:rStyle w:val="PageNumber"/>
      </w:rPr>
      <w:fldChar w:fldCharType="begin"/>
    </w:r>
    <w:r>
      <w:rPr>
        <w:rStyle w:val="PageNumber"/>
      </w:rPr>
      <w:instrText xml:space="preserve"> SAVEDATE  \* MERGEFORMAT </w:instrText>
    </w:r>
    <w:r>
      <w:rPr>
        <w:rStyle w:val="PageNumber"/>
      </w:rPr>
      <w:fldChar w:fldCharType="separate"/>
    </w:r>
    <w:r w:rsidR="005C4F46">
      <w:rPr>
        <w:rStyle w:val="PageNumber"/>
        <w:noProof/>
      </w:rPr>
      <w:t>12/09/2024 1:38:00 PM</w:t>
    </w:r>
    <w:r>
      <w:rPr>
        <w:rStyle w:val="PageNumber"/>
      </w:rPr>
      <w:fldChar w:fldCharType="end"/>
    </w:r>
  </w:p>
  <w:p w:rsidR="00BA54B9" w:rsidRDefault="00BA54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0481" w:rsidRDefault="009B0481">
      <w:r>
        <w:separator/>
      </w:r>
    </w:p>
  </w:footnote>
  <w:footnote w:type="continuationSeparator" w:id="0">
    <w:p w:rsidR="009B0481" w:rsidRDefault="009B04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BA54B9" w:rsidTr="007B0A12">
      <w:tc>
        <w:tcPr>
          <w:tcW w:w="5000" w:type="pct"/>
          <w:gridSpan w:val="2"/>
        </w:tcPr>
        <w:p w:rsidR="00BA54B9" w:rsidRDefault="005C4F46" w:rsidP="00162F0B">
          <w:pPr>
            <w:pStyle w:val="ASDEFCONHeaderFooterClassification"/>
          </w:pPr>
          <w:r>
            <w:fldChar w:fldCharType="begin"/>
          </w:r>
          <w:r>
            <w:instrText xml:space="preserve"> DOCPROPERTY  Classification  \* MERGEFORMAT </w:instrText>
          </w:r>
          <w:r>
            <w:fldChar w:fldCharType="separate"/>
          </w:r>
          <w:r>
            <w:t>OFFICIAL</w:t>
          </w:r>
          <w:r>
            <w:fldChar w:fldCharType="end"/>
          </w:r>
        </w:p>
      </w:tc>
    </w:tr>
    <w:tr w:rsidR="00BA54B9" w:rsidTr="007B0A12">
      <w:tc>
        <w:tcPr>
          <w:tcW w:w="2500" w:type="pct"/>
        </w:tcPr>
        <w:p w:rsidR="00BA54B9" w:rsidRDefault="005C4F46" w:rsidP="007B0A12">
          <w:pPr>
            <w:pStyle w:val="ASDEFCONHeaderFooterLeft"/>
          </w:pPr>
          <w:r>
            <w:fldChar w:fldCharType="begin"/>
          </w:r>
          <w:r>
            <w:instrText xml:space="preserve"> DOCPROPERTY Header_Left </w:instrText>
          </w:r>
          <w:r>
            <w:fldChar w:fldCharType="separate"/>
          </w:r>
          <w:r>
            <w:t>ASDEFCON (Strategic Materiel)</w:t>
          </w:r>
          <w:r>
            <w:fldChar w:fldCharType="end"/>
          </w:r>
        </w:p>
      </w:tc>
      <w:tc>
        <w:tcPr>
          <w:tcW w:w="2500" w:type="pct"/>
        </w:tcPr>
        <w:p w:rsidR="00BA54B9" w:rsidRDefault="005C4F46" w:rsidP="00F74E38">
          <w:pPr>
            <w:pStyle w:val="ASDEFCONHeaderFooterRight"/>
          </w:pPr>
          <w:r>
            <w:fldChar w:fldCharType="begin"/>
          </w:r>
          <w:r>
            <w:instrText xml:space="preserve"> DOCPROPERTY  Title  \* MERGEFORMAT </w:instrText>
          </w:r>
          <w:r>
            <w:fldChar w:fldCharType="separate"/>
          </w:r>
          <w:r>
            <w:t>DID-PM-HSE-HSMP</w:t>
          </w:r>
          <w:r>
            <w:fldChar w:fldCharType="end"/>
          </w:r>
          <w:r w:rsidR="007F1C50">
            <w:t>-</w:t>
          </w:r>
          <w:r>
            <w:fldChar w:fldCharType="begin"/>
          </w:r>
          <w:r>
            <w:instrText xml:space="preserve"> DOCPROPERTY  Version  \* MERGEFORMAT </w:instrText>
          </w:r>
          <w:r>
            <w:fldChar w:fldCharType="separate"/>
          </w:r>
          <w:r>
            <w:t>V5.4</w:t>
          </w:r>
          <w:r>
            <w:fldChar w:fldCharType="end"/>
          </w:r>
        </w:p>
      </w:tc>
    </w:tr>
  </w:tbl>
  <w:p w:rsidR="00BA54B9" w:rsidRPr="007B0A12" w:rsidRDefault="00BA54B9" w:rsidP="007B0A1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4B9" w:rsidRDefault="00BA54B9">
    <w:pPr>
      <w:pStyle w:val="Header"/>
      <w:pBdr>
        <w:bottom w:val="single" w:sz="4" w:space="8" w:color="auto"/>
      </w:pBdr>
    </w:pPr>
    <w:r>
      <w:t>ASDEFCON (In-Service Support)</w:t>
    </w:r>
    <w:r>
      <w:tab/>
    </w:r>
    <w:r>
      <w:tab/>
      <w:t>Data Item Description</w:t>
    </w:r>
  </w:p>
  <w:p w:rsidR="00BA54B9" w:rsidRDefault="00BA54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upperRoman"/>
      <w:lvlText w:val="%1."/>
      <w:legacy w:legacy="1" w:legacySpace="0" w:legacyIndent="708"/>
      <w:lvlJc w:val="left"/>
      <w:pPr>
        <w:ind w:left="708" w:hanging="708"/>
      </w:pPr>
    </w:lvl>
    <w:lvl w:ilvl="1">
      <w:start w:val="1"/>
      <w:numFmt w:val="upperLetter"/>
      <w:lvlText w:val="%2."/>
      <w:legacy w:legacy="1" w:legacySpace="0" w:legacyIndent="708"/>
      <w:lvlJc w:val="left"/>
      <w:pPr>
        <w:ind w:left="1416" w:hanging="708"/>
      </w:pPr>
    </w:lvl>
    <w:lvl w:ilvl="2">
      <w:start w:val="1"/>
      <w:numFmt w:val="decimal"/>
      <w:lvlText w:val="%3."/>
      <w:legacy w:legacy="1" w:legacySpace="0" w:legacyIndent="708"/>
      <w:lvlJc w:val="left"/>
      <w:pPr>
        <w:ind w:left="2124" w:hanging="708"/>
      </w:pPr>
    </w:lvl>
    <w:lvl w:ilvl="3">
      <w:start w:val="1"/>
      <w:numFmt w:val="lowerLetter"/>
      <w:lvlText w:val="%4)"/>
      <w:legacy w:legacy="1" w:legacySpace="0" w:legacyIndent="708"/>
      <w:lvlJc w:val="left"/>
      <w:pPr>
        <w:ind w:left="2832" w:hanging="708"/>
      </w:pPr>
    </w:lvl>
    <w:lvl w:ilvl="4">
      <w:start w:val="1"/>
      <w:numFmt w:val="decimal"/>
      <w:pStyle w:val="Heading5"/>
      <w:lvlText w:val="(%5)"/>
      <w:legacy w:legacy="1" w:legacySpace="0" w:legacyIndent="708"/>
      <w:lvlJc w:val="left"/>
      <w:pPr>
        <w:ind w:left="3540" w:hanging="708"/>
      </w:pPr>
    </w:lvl>
    <w:lvl w:ilvl="5">
      <w:start w:val="1"/>
      <w:numFmt w:val="lowerLetter"/>
      <w:pStyle w:val="Heading6"/>
      <w:lvlText w:val="(%6)"/>
      <w:legacy w:legacy="1" w:legacySpace="0" w:legacyIndent="708"/>
      <w:lvlJc w:val="left"/>
      <w:pPr>
        <w:ind w:left="4248" w:hanging="708"/>
      </w:pPr>
    </w:lvl>
    <w:lvl w:ilvl="6">
      <w:start w:val="1"/>
      <w:numFmt w:val="lowerRoman"/>
      <w:pStyle w:val="Heading7"/>
      <w:lvlText w:val="(%7)"/>
      <w:legacy w:legacy="1" w:legacySpace="0" w:legacyIndent="708"/>
      <w:lvlJc w:val="left"/>
      <w:pPr>
        <w:ind w:left="4956" w:hanging="708"/>
      </w:pPr>
    </w:lvl>
    <w:lvl w:ilvl="7">
      <w:start w:val="1"/>
      <w:numFmt w:val="lowerLetter"/>
      <w:pStyle w:val="Heading8"/>
      <w:lvlText w:val="(%8)"/>
      <w:legacy w:legacy="1" w:legacySpace="0" w:legacyIndent="708"/>
      <w:lvlJc w:val="left"/>
      <w:pPr>
        <w:ind w:left="5664" w:hanging="708"/>
      </w:pPr>
    </w:lvl>
    <w:lvl w:ilvl="8">
      <w:start w:val="1"/>
      <w:numFmt w:val="lowerRoman"/>
      <w:pStyle w:val="Heading9"/>
      <w:lvlText w:val="(%9)"/>
      <w:legacy w:legacy="1" w:legacySpace="0" w:legacyIndent="708"/>
      <w:lvlJc w:val="left"/>
      <w:pPr>
        <w:ind w:left="6372" w:hanging="708"/>
      </w:pPr>
    </w:lvl>
  </w:abstractNum>
  <w:abstractNum w:abstractNumId="1" w15:restartNumberingAfterBreak="0">
    <w:nsid w:val="039060CC"/>
    <w:multiLevelType w:val="singleLevel"/>
    <w:tmpl w:val="34D660B4"/>
    <w:lvl w:ilvl="0">
      <w:start w:val="1"/>
      <w:numFmt w:val="decimal"/>
      <w:pStyle w:val="sspara"/>
      <w:lvlText w:val="(%1)"/>
      <w:lvlJc w:val="left"/>
      <w:pPr>
        <w:tabs>
          <w:tab w:val="num" w:pos="2410"/>
        </w:tabs>
        <w:ind w:left="2410" w:hanging="567"/>
      </w:pPr>
    </w:lvl>
  </w:abstractNum>
  <w:abstractNum w:abstractNumId="2"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3"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6"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7"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8"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0"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1" w15:restartNumberingAfterBreak="0">
    <w:nsid w:val="35BE7685"/>
    <w:multiLevelType w:val="singleLevel"/>
    <w:tmpl w:val="DB62E302"/>
    <w:lvl w:ilvl="0">
      <w:start w:val="1"/>
      <w:numFmt w:val="lowerLetter"/>
      <w:pStyle w:val="spara"/>
      <w:lvlText w:val="%1."/>
      <w:lvlJc w:val="left"/>
      <w:pPr>
        <w:tabs>
          <w:tab w:val="num" w:pos="1843"/>
        </w:tabs>
        <w:ind w:left="1843" w:hanging="567"/>
      </w:pPr>
      <w:rPr>
        <w:rFonts w:ascii="Arial" w:hAnsi="Aria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16"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7"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18"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9" w15:restartNumberingAfterBreak="0">
    <w:nsid w:val="53285E90"/>
    <w:multiLevelType w:val="singleLevel"/>
    <w:tmpl w:val="342037A4"/>
    <w:lvl w:ilvl="0">
      <w:start w:val="1"/>
      <w:numFmt w:val="lowerLetter"/>
      <w:pStyle w:val="Indentlist"/>
      <w:lvlText w:val="%1."/>
      <w:lvlJc w:val="left"/>
      <w:pPr>
        <w:tabs>
          <w:tab w:val="num" w:pos="2552"/>
        </w:tabs>
        <w:ind w:left="2552" w:hanging="851"/>
      </w:pPr>
      <w:rPr>
        <w:rFonts w:hint="default"/>
      </w:rPr>
    </w:lvl>
  </w:abstractNum>
  <w:abstractNum w:abstractNumId="20"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21" w15:restartNumberingAfterBreak="0">
    <w:nsid w:val="5C822A8C"/>
    <w:multiLevelType w:val="multilevel"/>
    <w:tmpl w:val="FB7A3212"/>
    <w:lvl w:ilvl="0">
      <w:start w:val="1"/>
      <w:numFmt w:val="decimal"/>
      <w:pStyle w:val="Notespara"/>
      <w:lvlText w:val="%1."/>
      <w:lvlJc w:val="left"/>
      <w:pPr>
        <w:tabs>
          <w:tab w:val="num" w:pos="1276"/>
        </w:tabs>
        <w:ind w:left="1276" w:hanging="1276"/>
      </w:pPr>
      <w:rPr>
        <w:rFonts w:hint="default"/>
      </w:rPr>
    </w:lvl>
    <w:lvl w:ilvl="1">
      <w:start w:val="1"/>
      <w:numFmt w:val="decimal"/>
      <w:lvlText w:val="%1.%2"/>
      <w:lvlJc w:val="left"/>
      <w:pPr>
        <w:tabs>
          <w:tab w:val="num" w:pos="1276"/>
        </w:tabs>
        <w:ind w:left="1276" w:hanging="1276"/>
      </w:pPr>
      <w:rPr>
        <w:rFonts w:hint="default"/>
      </w:rPr>
    </w:lvl>
    <w:lvl w:ilvl="2">
      <w:start w:val="1"/>
      <w:numFmt w:val="decimal"/>
      <w:lvlText w:val="%1.%2.%3"/>
      <w:lvlJc w:val="left"/>
      <w:pPr>
        <w:tabs>
          <w:tab w:val="num" w:pos="1276"/>
        </w:tabs>
        <w:ind w:left="1276" w:hanging="1276"/>
      </w:pPr>
      <w:rPr>
        <w:rFonts w:hint="default"/>
      </w:rPr>
    </w:lvl>
    <w:lvl w:ilvl="3">
      <w:start w:val="1"/>
      <w:numFmt w:val="decimal"/>
      <w:lvlText w:val="%1.%2.%3.%4"/>
      <w:lvlJc w:val="left"/>
      <w:pPr>
        <w:tabs>
          <w:tab w:val="num" w:pos="1276"/>
        </w:tabs>
        <w:ind w:left="1276" w:hanging="1276"/>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2160"/>
        </w:tabs>
        <w:ind w:left="1440" w:hanging="1440"/>
      </w:pPr>
      <w:rPr>
        <w:rFonts w:hint="default"/>
      </w:rPr>
    </w:lvl>
    <w:lvl w:ilvl="7">
      <w:start w:val="1"/>
      <w:numFmt w:val="decimal"/>
      <w:lvlText w:val="%1.%2.%3.%4.%5.%6.%7.%8"/>
      <w:lvlJc w:val="left"/>
      <w:pPr>
        <w:tabs>
          <w:tab w:val="num" w:pos="2520"/>
        </w:tabs>
        <w:ind w:left="1440" w:hanging="1440"/>
      </w:pPr>
      <w:rPr>
        <w:rFonts w:hint="default"/>
      </w:rPr>
    </w:lvl>
    <w:lvl w:ilvl="8">
      <w:start w:val="1"/>
      <w:numFmt w:val="decimal"/>
      <w:lvlText w:val="%1.%2.%3.%4.%5.%6.%7.%8.%9"/>
      <w:lvlJc w:val="left"/>
      <w:pPr>
        <w:tabs>
          <w:tab w:val="num" w:pos="2880"/>
        </w:tabs>
        <w:ind w:left="1440" w:hanging="1440"/>
      </w:pPr>
      <w:rPr>
        <w:rFonts w:hint="default"/>
      </w:rPr>
    </w:lvl>
  </w:abstractNum>
  <w:abstractNum w:abstractNumId="22"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3"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4"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7" w15:restartNumberingAfterBreak="0">
    <w:nsid w:val="7810495E"/>
    <w:multiLevelType w:val="singleLevel"/>
    <w:tmpl w:val="90CA269C"/>
    <w:lvl w:ilvl="0">
      <w:start w:val="1"/>
      <w:numFmt w:val="lowerLetter"/>
      <w:pStyle w:val="TablePara"/>
      <w:lvlText w:val="%1."/>
      <w:lvlJc w:val="left"/>
      <w:pPr>
        <w:tabs>
          <w:tab w:val="num" w:pos="720"/>
        </w:tabs>
        <w:ind w:left="720" w:hanging="720"/>
      </w:pPr>
      <w:rPr>
        <w:rFonts w:cs="Times New Roman" w:hint="default"/>
      </w:rPr>
    </w:lvl>
  </w:abstractNum>
  <w:abstractNum w:abstractNumId="28"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9"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
    <w:lvlOverride w:ilvl="0">
      <w:startOverride w:val="1"/>
    </w:lvlOverride>
  </w:num>
  <w:num w:numId="3">
    <w:abstractNumId w:val="11"/>
  </w:num>
  <w:num w:numId="4">
    <w:abstractNumId w:val="15"/>
  </w:num>
  <w:num w:numId="5">
    <w:abstractNumId w:val="5"/>
  </w:num>
  <w:num w:numId="6">
    <w:abstractNumId w:val="27"/>
  </w:num>
  <w:num w:numId="7">
    <w:abstractNumId w:val="19"/>
    <w:lvlOverride w:ilvl="0">
      <w:startOverride w:val="1"/>
    </w:lvlOverride>
  </w:num>
  <w:num w:numId="8">
    <w:abstractNumId w:val="22"/>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9"/>
  </w:num>
  <w:num w:numId="12">
    <w:abstractNumId w:val="24"/>
  </w:num>
  <w:num w:numId="13">
    <w:abstractNumId w:val="16"/>
  </w:num>
  <w:num w:numId="14">
    <w:abstractNumId w:val="28"/>
  </w:num>
  <w:num w:numId="15">
    <w:abstractNumId w:val="10"/>
  </w:num>
  <w:num w:numId="16">
    <w:abstractNumId w:val="13"/>
  </w:num>
  <w:num w:numId="17">
    <w:abstractNumId w:val="29"/>
  </w:num>
  <w:num w:numId="18">
    <w:abstractNumId w:val="7"/>
  </w:num>
  <w:num w:numId="19">
    <w:abstractNumId w:val="6"/>
  </w:num>
  <w:num w:numId="20">
    <w:abstractNumId w:val="3"/>
  </w:num>
  <w:num w:numId="21">
    <w:abstractNumId w:val="4"/>
  </w:num>
  <w:num w:numId="22">
    <w:abstractNumId w:val="12"/>
  </w:num>
  <w:num w:numId="23">
    <w:abstractNumId w:val="2"/>
  </w:num>
  <w:num w:numId="24">
    <w:abstractNumId w:val="18"/>
  </w:num>
  <w:num w:numId="25">
    <w:abstractNumId w:val="25"/>
  </w:num>
  <w:num w:numId="26">
    <w:abstractNumId w:val="23"/>
  </w:num>
  <w:num w:numId="27">
    <w:abstractNumId w:val="0"/>
  </w:num>
  <w:num w:numId="28">
    <w:abstractNumId w:val="14"/>
  </w:num>
  <w:num w:numId="29">
    <w:abstractNumId w:val="17"/>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num>
  <w:num w:numId="32">
    <w:abstractNumId w:val="2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attachedTemplate r:id="rId1"/>
  <w:linkStyles/>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UFooterText" w:val="Legal\310315745.1"/>
  </w:docVars>
  <w:rsids>
    <w:rsidRoot w:val="00AF1CA8"/>
    <w:rsid w:val="00003774"/>
    <w:rsid w:val="0000689E"/>
    <w:rsid w:val="00015B6F"/>
    <w:rsid w:val="00020CBB"/>
    <w:rsid w:val="0002700E"/>
    <w:rsid w:val="00032870"/>
    <w:rsid w:val="00033660"/>
    <w:rsid w:val="00034437"/>
    <w:rsid w:val="00037629"/>
    <w:rsid w:val="00042A44"/>
    <w:rsid w:val="00043662"/>
    <w:rsid w:val="000458E5"/>
    <w:rsid w:val="00050297"/>
    <w:rsid w:val="000534D8"/>
    <w:rsid w:val="00053D41"/>
    <w:rsid w:val="000714EF"/>
    <w:rsid w:val="00080491"/>
    <w:rsid w:val="00080770"/>
    <w:rsid w:val="000851A1"/>
    <w:rsid w:val="00085705"/>
    <w:rsid w:val="00087EC7"/>
    <w:rsid w:val="000920C4"/>
    <w:rsid w:val="000939BD"/>
    <w:rsid w:val="00096B7A"/>
    <w:rsid w:val="000A7042"/>
    <w:rsid w:val="000A7CC7"/>
    <w:rsid w:val="000B0328"/>
    <w:rsid w:val="000B10E4"/>
    <w:rsid w:val="000B1EA9"/>
    <w:rsid w:val="000B35DB"/>
    <w:rsid w:val="000B4A20"/>
    <w:rsid w:val="000B5654"/>
    <w:rsid w:val="000C4F1C"/>
    <w:rsid w:val="000D196A"/>
    <w:rsid w:val="000D35F9"/>
    <w:rsid w:val="000F7457"/>
    <w:rsid w:val="000F7602"/>
    <w:rsid w:val="00102CE0"/>
    <w:rsid w:val="00103E2C"/>
    <w:rsid w:val="001113F0"/>
    <w:rsid w:val="00114702"/>
    <w:rsid w:val="0011742A"/>
    <w:rsid w:val="001242D7"/>
    <w:rsid w:val="001271BC"/>
    <w:rsid w:val="0013412A"/>
    <w:rsid w:val="0013439F"/>
    <w:rsid w:val="00134D57"/>
    <w:rsid w:val="00146573"/>
    <w:rsid w:val="00146A31"/>
    <w:rsid w:val="00146BF9"/>
    <w:rsid w:val="00152B25"/>
    <w:rsid w:val="00153038"/>
    <w:rsid w:val="00154904"/>
    <w:rsid w:val="00156E93"/>
    <w:rsid w:val="001571E7"/>
    <w:rsid w:val="00161499"/>
    <w:rsid w:val="00162F0B"/>
    <w:rsid w:val="00165360"/>
    <w:rsid w:val="00166BD8"/>
    <w:rsid w:val="001709A6"/>
    <w:rsid w:val="00170D84"/>
    <w:rsid w:val="0017273D"/>
    <w:rsid w:val="00172E6A"/>
    <w:rsid w:val="001737F2"/>
    <w:rsid w:val="00176411"/>
    <w:rsid w:val="00180AB1"/>
    <w:rsid w:val="001810E9"/>
    <w:rsid w:val="001811A9"/>
    <w:rsid w:val="00182C96"/>
    <w:rsid w:val="00185AD1"/>
    <w:rsid w:val="001872DC"/>
    <w:rsid w:val="00191676"/>
    <w:rsid w:val="00196DA0"/>
    <w:rsid w:val="001A2F46"/>
    <w:rsid w:val="001A3CA1"/>
    <w:rsid w:val="001A552F"/>
    <w:rsid w:val="001B1786"/>
    <w:rsid w:val="001B7F86"/>
    <w:rsid w:val="001C0004"/>
    <w:rsid w:val="001C076C"/>
    <w:rsid w:val="001C373F"/>
    <w:rsid w:val="001C5805"/>
    <w:rsid w:val="001D2F33"/>
    <w:rsid w:val="001D450C"/>
    <w:rsid w:val="001D6D34"/>
    <w:rsid w:val="001E0EDF"/>
    <w:rsid w:val="001E4391"/>
    <w:rsid w:val="001F1CF7"/>
    <w:rsid w:val="001F7039"/>
    <w:rsid w:val="00201E6E"/>
    <w:rsid w:val="00212583"/>
    <w:rsid w:val="0021674C"/>
    <w:rsid w:val="002217BC"/>
    <w:rsid w:val="002248EA"/>
    <w:rsid w:val="00231444"/>
    <w:rsid w:val="00234E34"/>
    <w:rsid w:val="00235C55"/>
    <w:rsid w:val="00247B83"/>
    <w:rsid w:val="002501AF"/>
    <w:rsid w:val="002608C8"/>
    <w:rsid w:val="002650AC"/>
    <w:rsid w:val="002723CF"/>
    <w:rsid w:val="00273DD4"/>
    <w:rsid w:val="0028280E"/>
    <w:rsid w:val="00283D1E"/>
    <w:rsid w:val="00285536"/>
    <w:rsid w:val="0029559C"/>
    <w:rsid w:val="002967EE"/>
    <w:rsid w:val="002A3DEC"/>
    <w:rsid w:val="002B4EB0"/>
    <w:rsid w:val="002B5FC5"/>
    <w:rsid w:val="002B6F10"/>
    <w:rsid w:val="002C164B"/>
    <w:rsid w:val="002C20AD"/>
    <w:rsid w:val="002C34A4"/>
    <w:rsid w:val="002D2D01"/>
    <w:rsid w:val="002D325D"/>
    <w:rsid w:val="002D3935"/>
    <w:rsid w:val="002D4E50"/>
    <w:rsid w:val="002D648E"/>
    <w:rsid w:val="002E4982"/>
    <w:rsid w:val="002E5A09"/>
    <w:rsid w:val="002F1608"/>
    <w:rsid w:val="002F548B"/>
    <w:rsid w:val="002F626A"/>
    <w:rsid w:val="00305186"/>
    <w:rsid w:val="00306726"/>
    <w:rsid w:val="00307CA3"/>
    <w:rsid w:val="003226D2"/>
    <w:rsid w:val="00325D9F"/>
    <w:rsid w:val="00327A53"/>
    <w:rsid w:val="00330DCD"/>
    <w:rsid w:val="00337134"/>
    <w:rsid w:val="00342F7A"/>
    <w:rsid w:val="0034513F"/>
    <w:rsid w:val="00345E1F"/>
    <w:rsid w:val="003644C1"/>
    <w:rsid w:val="00366786"/>
    <w:rsid w:val="00367D41"/>
    <w:rsid w:val="00372E4E"/>
    <w:rsid w:val="003733BC"/>
    <w:rsid w:val="0037765E"/>
    <w:rsid w:val="00380BD1"/>
    <w:rsid w:val="00381AAC"/>
    <w:rsid w:val="00384996"/>
    <w:rsid w:val="0039003F"/>
    <w:rsid w:val="003A0785"/>
    <w:rsid w:val="003A407E"/>
    <w:rsid w:val="003A4246"/>
    <w:rsid w:val="003A7507"/>
    <w:rsid w:val="003B545F"/>
    <w:rsid w:val="003C055C"/>
    <w:rsid w:val="003C1D1B"/>
    <w:rsid w:val="003C4B30"/>
    <w:rsid w:val="003C6033"/>
    <w:rsid w:val="003D50A3"/>
    <w:rsid w:val="003D5E8E"/>
    <w:rsid w:val="003D6625"/>
    <w:rsid w:val="003F5F8B"/>
    <w:rsid w:val="00400075"/>
    <w:rsid w:val="004029D2"/>
    <w:rsid w:val="004128A5"/>
    <w:rsid w:val="0041394C"/>
    <w:rsid w:val="00414FA4"/>
    <w:rsid w:val="0042775A"/>
    <w:rsid w:val="00432EF0"/>
    <w:rsid w:val="0044405C"/>
    <w:rsid w:val="00454CDA"/>
    <w:rsid w:val="004570E0"/>
    <w:rsid w:val="0046052C"/>
    <w:rsid w:val="004605A4"/>
    <w:rsid w:val="0046105E"/>
    <w:rsid w:val="00462646"/>
    <w:rsid w:val="004711D0"/>
    <w:rsid w:val="00471C1D"/>
    <w:rsid w:val="00473077"/>
    <w:rsid w:val="004800C8"/>
    <w:rsid w:val="00480361"/>
    <w:rsid w:val="00480572"/>
    <w:rsid w:val="004821A6"/>
    <w:rsid w:val="00486209"/>
    <w:rsid w:val="00491014"/>
    <w:rsid w:val="004934EB"/>
    <w:rsid w:val="004A05DC"/>
    <w:rsid w:val="004A5186"/>
    <w:rsid w:val="004B3F84"/>
    <w:rsid w:val="004B5D5B"/>
    <w:rsid w:val="004B6734"/>
    <w:rsid w:val="004C34C7"/>
    <w:rsid w:val="004D037E"/>
    <w:rsid w:val="004D203A"/>
    <w:rsid w:val="004D3D83"/>
    <w:rsid w:val="004E1DEF"/>
    <w:rsid w:val="004E21E0"/>
    <w:rsid w:val="004E2F50"/>
    <w:rsid w:val="004E574B"/>
    <w:rsid w:val="004F7927"/>
    <w:rsid w:val="0050277B"/>
    <w:rsid w:val="00505152"/>
    <w:rsid w:val="0052192D"/>
    <w:rsid w:val="00523E78"/>
    <w:rsid w:val="005355F1"/>
    <w:rsid w:val="005356D6"/>
    <w:rsid w:val="0053686E"/>
    <w:rsid w:val="005421C7"/>
    <w:rsid w:val="00553754"/>
    <w:rsid w:val="00554EE8"/>
    <w:rsid w:val="0055661C"/>
    <w:rsid w:val="00563D34"/>
    <w:rsid w:val="00570682"/>
    <w:rsid w:val="005742AA"/>
    <w:rsid w:val="00575FC7"/>
    <w:rsid w:val="00582018"/>
    <w:rsid w:val="005922C7"/>
    <w:rsid w:val="00595B77"/>
    <w:rsid w:val="005A0B92"/>
    <w:rsid w:val="005A495C"/>
    <w:rsid w:val="005A4ED0"/>
    <w:rsid w:val="005B572C"/>
    <w:rsid w:val="005C15BF"/>
    <w:rsid w:val="005C4F46"/>
    <w:rsid w:val="005C6EDA"/>
    <w:rsid w:val="005C6FB6"/>
    <w:rsid w:val="005C767A"/>
    <w:rsid w:val="005D477F"/>
    <w:rsid w:val="005D6180"/>
    <w:rsid w:val="005D72D6"/>
    <w:rsid w:val="005E489B"/>
    <w:rsid w:val="005E75D7"/>
    <w:rsid w:val="005F107E"/>
    <w:rsid w:val="005F4A6D"/>
    <w:rsid w:val="005F7380"/>
    <w:rsid w:val="00600996"/>
    <w:rsid w:val="006019B5"/>
    <w:rsid w:val="00607DC1"/>
    <w:rsid w:val="006122C5"/>
    <w:rsid w:val="0061390F"/>
    <w:rsid w:val="00613F44"/>
    <w:rsid w:val="00615753"/>
    <w:rsid w:val="0061667D"/>
    <w:rsid w:val="006313C5"/>
    <w:rsid w:val="0063479C"/>
    <w:rsid w:val="006420DB"/>
    <w:rsid w:val="00645400"/>
    <w:rsid w:val="00645A42"/>
    <w:rsid w:val="0065480B"/>
    <w:rsid w:val="006550C7"/>
    <w:rsid w:val="0065617A"/>
    <w:rsid w:val="00667516"/>
    <w:rsid w:val="006677A5"/>
    <w:rsid w:val="00670929"/>
    <w:rsid w:val="0067759E"/>
    <w:rsid w:val="00677768"/>
    <w:rsid w:val="00681C9B"/>
    <w:rsid w:val="00681F67"/>
    <w:rsid w:val="006854B4"/>
    <w:rsid w:val="00687DA9"/>
    <w:rsid w:val="00687F75"/>
    <w:rsid w:val="0069007B"/>
    <w:rsid w:val="00691EEA"/>
    <w:rsid w:val="00692025"/>
    <w:rsid w:val="0069481E"/>
    <w:rsid w:val="006959E1"/>
    <w:rsid w:val="00697470"/>
    <w:rsid w:val="006A19EC"/>
    <w:rsid w:val="006A49FD"/>
    <w:rsid w:val="006A4B3D"/>
    <w:rsid w:val="006A4DAB"/>
    <w:rsid w:val="006C456F"/>
    <w:rsid w:val="006D4F8C"/>
    <w:rsid w:val="006D580C"/>
    <w:rsid w:val="006F2C9D"/>
    <w:rsid w:val="006F3530"/>
    <w:rsid w:val="00705699"/>
    <w:rsid w:val="007102EB"/>
    <w:rsid w:val="007114C6"/>
    <w:rsid w:val="007128A0"/>
    <w:rsid w:val="0072093C"/>
    <w:rsid w:val="00725DF5"/>
    <w:rsid w:val="00733C99"/>
    <w:rsid w:val="00750B11"/>
    <w:rsid w:val="00752D33"/>
    <w:rsid w:val="00754D03"/>
    <w:rsid w:val="007562B7"/>
    <w:rsid w:val="00756DEC"/>
    <w:rsid w:val="007675EA"/>
    <w:rsid w:val="00771CEC"/>
    <w:rsid w:val="007721A7"/>
    <w:rsid w:val="007729C7"/>
    <w:rsid w:val="00777971"/>
    <w:rsid w:val="00777F01"/>
    <w:rsid w:val="00793419"/>
    <w:rsid w:val="007974EB"/>
    <w:rsid w:val="007A0AB7"/>
    <w:rsid w:val="007A2CAA"/>
    <w:rsid w:val="007A3404"/>
    <w:rsid w:val="007A357F"/>
    <w:rsid w:val="007A45AB"/>
    <w:rsid w:val="007A6D80"/>
    <w:rsid w:val="007A76A6"/>
    <w:rsid w:val="007B0A12"/>
    <w:rsid w:val="007B7E37"/>
    <w:rsid w:val="007C09B7"/>
    <w:rsid w:val="007C15EB"/>
    <w:rsid w:val="007C3A2C"/>
    <w:rsid w:val="007C5D90"/>
    <w:rsid w:val="007C7056"/>
    <w:rsid w:val="007C7431"/>
    <w:rsid w:val="007D3357"/>
    <w:rsid w:val="007D4126"/>
    <w:rsid w:val="007D4AF4"/>
    <w:rsid w:val="007E2AF5"/>
    <w:rsid w:val="007E3C20"/>
    <w:rsid w:val="007F1C50"/>
    <w:rsid w:val="007F39EC"/>
    <w:rsid w:val="007F3B6A"/>
    <w:rsid w:val="008001C3"/>
    <w:rsid w:val="008028F3"/>
    <w:rsid w:val="00810520"/>
    <w:rsid w:val="008113FF"/>
    <w:rsid w:val="008148D2"/>
    <w:rsid w:val="00815417"/>
    <w:rsid w:val="0082130A"/>
    <w:rsid w:val="008240B0"/>
    <w:rsid w:val="00834244"/>
    <w:rsid w:val="008360D6"/>
    <w:rsid w:val="008375AC"/>
    <w:rsid w:val="00842C8C"/>
    <w:rsid w:val="0084579F"/>
    <w:rsid w:val="00845C3C"/>
    <w:rsid w:val="008520DF"/>
    <w:rsid w:val="0085240F"/>
    <w:rsid w:val="00854196"/>
    <w:rsid w:val="0085658F"/>
    <w:rsid w:val="00856767"/>
    <w:rsid w:val="00863667"/>
    <w:rsid w:val="008767D1"/>
    <w:rsid w:val="008810E4"/>
    <w:rsid w:val="008823E0"/>
    <w:rsid w:val="0088291D"/>
    <w:rsid w:val="00886BCE"/>
    <w:rsid w:val="00892B61"/>
    <w:rsid w:val="008B0EE9"/>
    <w:rsid w:val="008B350D"/>
    <w:rsid w:val="008B53D9"/>
    <w:rsid w:val="008B73A9"/>
    <w:rsid w:val="008C2797"/>
    <w:rsid w:val="008C55CC"/>
    <w:rsid w:val="008C5FAD"/>
    <w:rsid w:val="008C764B"/>
    <w:rsid w:val="008D0003"/>
    <w:rsid w:val="008D221A"/>
    <w:rsid w:val="008D4F01"/>
    <w:rsid w:val="008D4FA3"/>
    <w:rsid w:val="008D6B1A"/>
    <w:rsid w:val="008F230B"/>
    <w:rsid w:val="008F3698"/>
    <w:rsid w:val="0090794A"/>
    <w:rsid w:val="00916FB5"/>
    <w:rsid w:val="00923FB6"/>
    <w:rsid w:val="00926A1F"/>
    <w:rsid w:val="0093150F"/>
    <w:rsid w:val="00934A88"/>
    <w:rsid w:val="00934E1A"/>
    <w:rsid w:val="00937E9A"/>
    <w:rsid w:val="00941062"/>
    <w:rsid w:val="00943DE6"/>
    <w:rsid w:val="009441BD"/>
    <w:rsid w:val="00944E74"/>
    <w:rsid w:val="00970C79"/>
    <w:rsid w:val="0097424D"/>
    <w:rsid w:val="0098131F"/>
    <w:rsid w:val="00981587"/>
    <w:rsid w:val="009851D4"/>
    <w:rsid w:val="00991C20"/>
    <w:rsid w:val="009A0DF2"/>
    <w:rsid w:val="009A3BC6"/>
    <w:rsid w:val="009B0481"/>
    <w:rsid w:val="009B20F9"/>
    <w:rsid w:val="009B2C37"/>
    <w:rsid w:val="009C24C5"/>
    <w:rsid w:val="009C392F"/>
    <w:rsid w:val="009C4099"/>
    <w:rsid w:val="009C6A83"/>
    <w:rsid w:val="009E2858"/>
    <w:rsid w:val="009E579C"/>
    <w:rsid w:val="009F4022"/>
    <w:rsid w:val="009F5063"/>
    <w:rsid w:val="00A001F0"/>
    <w:rsid w:val="00A03661"/>
    <w:rsid w:val="00A05578"/>
    <w:rsid w:val="00A065B4"/>
    <w:rsid w:val="00A1255D"/>
    <w:rsid w:val="00A255C1"/>
    <w:rsid w:val="00A33571"/>
    <w:rsid w:val="00A33E88"/>
    <w:rsid w:val="00A3437B"/>
    <w:rsid w:val="00A40CD9"/>
    <w:rsid w:val="00A412E7"/>
    <w:rsid w:val="00A50B49"/>
    <w:rsid w:val="00A6023C"/>
    <w:rsid w:val="00A752A3"/>
    <w:rsid w:val="00A8560B"/>
    <w:rsid w:val="00A85D20"/>
    <w:rsid w:val="00A86B6A"/>
    <w:rsid w:val="00A872A3"/>
    <w:rsid w:val="00A8788D"/>
    <w:rsid w:val="00A90046"/>
    <w:rsid w:val="00A93CB1"/>
    <w:rsid w:val="00A95436"/>
    <w:rsid w:val="00A966E7"/>
    <w:rsid w:val="00A9756D"/>
    <w:rsid w:val="00AA09B0"/>
    <w:rsid w:val="00AA12EC"/>
    <w:rsid w:val="00AA1E3A"/>
    <w:rsid w:val="00AA55AC"/>
    <w:rsid w:val="00AC3E45"/>
    <w:rsid w:val="00AD31FA"/>
    <w:rsid w:val="00AF1CA8"/>
    <w:rsid w:val="00AF383B"/>
    <w:rsid w:val="00AF7991"/>
    <w:rsid w:val="00B025FC"/>
    <w:rsid w:val="00B04EF4"/>
    <w:rsid w:val="00B0501A"/>
    <w:rsid w:val="00B2387F"/>
    <w:rsid w:val="00B23CD8"/>
    <w:rsid w:val="00B23DFA"/>
    <w:rsid w:val="00B24ECA"/>
    <w:rsid w:val="00B25A96"/>
    <w:rsid w:val="00B3264F"/>
    <w:rsid w:val="00B37D3B"/>
    <w:rsid w:val="00B43BAB"/>
    <w:rsid w:val="00B44FAE"/>
    <w:rsid w:val="00B4573B"/>
    <w:rsid w:val="00B4677F"/>
    <w:rsid w:val="00B468E1"/>
    <w:rsid w:val="00B477CE"/>
    <w:rsid w:val="00B5181E"/>
    <w:rsid w:val="00B53A62"/>
    <w:rsid w:val="00B66091"/>
    <w:rsid w:val="00B712F0"/>
    <w:rsid w:val="00B74626"/>
    <w:rsid w:val="00B7642D"/>
    <w:rsid w:val="00B84630"/>
    <w:rsid w:val="00B86007"/>
    <w:rsid w:val="00B901EB"/>
    <w:rsid w:val="00B92845"/>
    <w:rsid w:val="00B92A86"/>
    <w:rsid w:val="00B930C3"/>
    <w:rsid w:val="00B96DCA"/>
    <w:rsid w:val="00BA33F1"/>
    <w:rsid w:val="00BA54B9"/>
    <w:rsid w:val="00BB6AFA"/>
    <w:rsid w:val="00BC1459"/>
    <w:rsid w:val="00BD5582"/>
    <w:rsid w:val="00BE10C4"/>
    <w:rsid w:val="00BE3B2A"/>
    <w:rsid w:val="00BF21EB"/>
    <w:rsid w:val="00BF75EA"/>
    <w:rsid w:val="00C04305"/>
    <w:rsid w:val="00C0523D"/>
    <w:rsid w:val="00C053C4"/>
    <w:rsid w:val="00C06561"/>
    <w:rsid w:val="00C07E24"/>
    <w:rsid w:val="00C14C9E"/>
    <w:rsid w:val="00C204FE"/>
    <w:rsid w:val="00C2418B"/>
    <w:rsid w:val="00C279E0"/>
    <w:rsid w:val="00C41B84"/>
    <w:rsid w:val="00C50E6E"/>
    <w:rsid w:val="00C57537"/>
    <w:rsid w:val="00C57965"/>
    <w:rsid w:val="00C901F0"/>
    <w:rsid w:val="00C912B5"/>
    <w:rsid w:val="00C92997"/>
    <w:rsid w:val="00C92E5C"/>
    <w:rsid w:val="00C93871"/>
    <w:rsid w:val="00C9794A"/>
    <w:rsid w:val="00CA1BA7"/>
    <w:rsid w:val="00CB07B3"/>
    <w:rsid w:val="00CB2048"/>
    <w:rsid w:val="00CC2515"/>
    <w:rsid w:val="00CC464D"/>
    <w:rsid w:val="00CC74EC"/>
    <w:rsid w:val="00CD6F27"/>
    <w:rsid w:val="00CE25BC"/>
    <w:rsid w:val="00CF45B2"/>
    <w:rsid w:val="00CF7195"/>
    <w:rsid w:val="00CF7B03"/>
    <w:rsid w:val="00D00D02"/>
    <w:rsid w:val="00D033BA"/>
    <w:rsid w:val="00D13343"/>
    <w:rsid w:val="00D15699"/>
    <w:rsid w:val="00D227AF"/>
    <w:rsid w:val="00D25C56"/>
    <w:rsid w:val="00D30EBD"/>
    <w:rsid w:val="00D33BD5"/>
    <w:rsid w:val="00D35943"/>
    <w:rsid w:val="00D36980"/>
    <w:rsid w:val="00D40DF3"/>
    <w:rsid w:val="00D4431E"/>
    <w:rsid w:val="00D562CC"/>
    <w:rsid w:val="00D60CC5"/>
    <w:rsid w:val="00D6263C"/>
    <w:rsid w:val="00D7407C"/>
    <w:rsid w:val="00D8070A"/>
    <w:rsid w:val="00D82BC6"/>
    <w:rsid w:val="00D90E0A"/>
    <w:rsid w:val="00D91353"/>
    <w:rsid w:val="00D917C8"/>
    <w:rsid w:val="00D97360"/>
    <w:rsid w:val="00D97E12"/>
    <w:rsid w:val="00DA0656"/>
    <w:rsid w:val="00DB1C7A"/>
    <w:rsid w:val="00DB4DEA"/>
    <w:rsid w:val="00DC3698"/>
    <w:rsid w:val="00DC38FD"/>
    <w:rsid w:val="00DD4F42"/>
    <w:rsid w:val="00DD721F"/>
    <w:rsid w:val="00DE09DD"/>
    <w:rsid w:val="00DE1F93"/>
    <w:rsid w:val="00E0195D"/>
    <w:rsid w:val="00E02B6D"/>
    <w:rsid w:val="00E17A3B"/>
    <w:rsid w:val="00E2381D"/>
    <w:rsid w:val="00E26BEB"/>
    <w:rsid w:val="00E30F37"/>
    <w:rsid w:val="00E435F5"/>
    <w:rsid w:val="00E631DC"/>
    <w:rsid w:val="00E65268"/>
    <w:rsid w:val="00E657C0"/>
    <w:rsid w:val="00E7270B"/>
    <w:rsid w:val="00E76244"/>
    <w:rsid w:val="00E85AA1"/>
    <w:rsid w:val="00E87237"/>
    <w:rsid w:val="00E90A01"/>
    <w:rsid w:val="00EA3694"/>
    <w:rsid w:val="00EA672A"/>
    <w:rsid w:val="00EB0A39"/>
    <w:rsid w:val="00EB2D25"/>
    <w:rsid w:val="00EB2EAE"/>
    <w:rsid w:val="00EB6846"/>
    <w:rsid w:val="00EC020B"/>
    <w:rsid w:val="00EC34B9"/>
    <w:rsid w:val="00EC4ADE"/>
    <w:rsid w:val="00EC5105"/>
    <w:rsid w:val="00EC7E11"/>
    <w:rsid w:val="00ED4CEE"/>
    <w:rsid w:val="00ED54B1"/>
    <w:rsid w:val="00ED5D0E"/>
    <w:rsid w:val="00EE3D53"/>
    <w:rsid w:val="00F041A5"/>
    <w:rsid w:val="00F049E4"/>
    <w:rsid w:val="00F240EA"/>
    <w:rsid w:val="00F2600E"/>
    <w:rsid w:val="00F44C2A"/>
    <w:rsid w:val="00F51A62"/>
    <w:rsid w:val="00F5662B"/>
    <w:rsid w:val="00F7217E"/>
    <w:rsid w:val="00F74E38"/>
    <w:rsid w:val="00F75B9F"/>
    <w:rsid w:val="00F8175F"/>
    <w:rsid w:val="00F8188E"/>
    <w:rsid w:val="00F8333A"/>
    <w:rsid w:val="00F95523"/>
    <w:rsid w:val="00F957F1"/>
    <w:rsid w:val="00F9632B"/>
    <w:rsid w:val="00FA4FE4"/>
    <w:rsid w:val="00FC0935"/>
    <w:rsid w:val="00FC2022"/>
    <w:rsid w:val="00FC64A7"/>
    <w:rsid w:val="00FD655D"/>
    <w:rsid w:val="00FE0089"/>
    <w:rsid w:val="00FE3396"/>
    <w:rsid w:val="00FE489E"/>
    <w:rsid w:val="00FE5532"/>
    <w:rsid w:val="00FE7249"/>
    <w:rsid w:val="00FF1B4C"/>
    <w:rsid w:val="00FF3CC5"/>
    <w:rsid w:val="00FF4E0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4F46"/>
    <w:pPr>
      <w:spacing w:after="120"/>
      <w:jc w:val="both"/>
    </w:pPr>
    <w:rPr>
      <w:rFonts w:ascii="Arial" w:hAnsi="Arial"/>
      <w:szCs w:val="24"/>
    </w:rPr>
  </w:style>
  <w:style w:type="paragraph" w:styleId="Heading1">
    <w:name w:val="heading 1"/>
    <w:aliases w:val="para,Para1,Top 1,ParaLevel1,Level 1 Para,Level 1 Para1,Level 1 Para2,Level 1 Para3,Level 1 Para4,Level 1 Para11,Level 1 Para21,Level 1 Para31,Level 1 Para5,Level 1 Para12,Level 1 Para22,Level 1 Para32,Level 1 Para6,Level 1 Para13,g,1,1."/>
    <w:basedOn w:val="Normal"/>
    <w:next w:val="Normal"/>
    <w:link w:val="Heading1Char"/>
    <w:qFormat/>
    <w:rsid w:val="005C4F46"/>
    <w:pPr>
      <w:keepNext/>
      <w:numPr>
        <w:numId w:val="31"/>
      </w:numPr>
      <w:spacing w:before="240" w:after="60"/>
      <w:outlineLvl w:val="0"/>
    </w:pPr>
    <w:rPr>
      <w:rFonts w:cs="Arial"/>
      <w:b/>
      <w:bCs/>
      <w:kern w:val="32"/>
      <w:sz w:val="32"/>
      <w:szCs w:val="32"/>
    </w:rPr>
  </w:style>
  <w:style w:type="paragraph" w:styleId="Heading2">
    <w:name w:val="heading 2"/>
    <w:aliases w:val="sub,Para2,Head hdbk,h2,Heading 21,h21,h22,h23,h24,h25,h26,h27,h28,h29,h211,h221,h231,h241,h251,h261,h271,h281,h210,h212,h222,h232,h242,h252,h262,h272,h282,h213,h223,h233,h243,h253,h263,h273,h283,h214,h224,h234,h244,h254,h264,h274,h284,h215,H2"/>
    <w:basedOn w:val="Normal"/>
    <w:next w:val="Normal"/>
    <w:link w:val="Heading2Char"/>
    <w:unhideWhenUsed/>
    <w:qFormat/>
    <w:rsid w:val="005C4F46"/>
    <w:pPr>
      <w:keepNext/>
      <w:keepLines/>
      <w:spacing w:before="200" w:after="0"/>
      <w:outlineLvl w:val="1"/>
    </w:pPr>
    <w:rPr>
      <w:rFonts w:ascii="Cambria" w:hAnsi="Cambria"/>
      <w:b/>
      <w:bCs/>
      <w:color w:val="4F81BD"/>
      <w:sz w:val="26"/>
      <w:szCs w:val="26"/>
    </w:rPr>
  </w:style>
  <w:style w:type="paragraph" w:styleId="Heading3">
    <w:name w:val="heading 3"/>
    <w:aliases w:val="subsub,Para3,head3hdbk,h3,h31,h32,h311,h33,h312,h34,h313,h35,h314,h36,h315,h37,h316,h321,h3111,h331,h3121,h341,h3131,h351,h3141,h361,h3151,h38,h317,h322,h3112,h332,h3122,h342,h3132,h352,h3142,h362,h3152,h39,h318,h323,h3113,h333,h3123,h343,h353"/>
    <w:basedOn w:val="Normal"/>
    <w:next w:val="Normal"/>
    <w:link w:val="Heading3Char"/>
    <w:uiPriority w:val="9"/>
    <w:qFormat/>
    <w:rsid w:val="00EA3694"/>
    <w:pPr>
      <w:keepNext/>
      <w:keepLines/>
      <w:spacing w:before="120" w:after="60"/>
      <w:outlineLvl w:val="2"/>
    </w:pPr>
    <w:rPr>
      <w:b/>
      <w:bCs/>
      <w:i/>
      <w:color w:val="CF4520"/>
      <w:sz w:val="24"/>
    </w:rPr>
  </w:style>
  <w:style w:type="paragraph" w:styleId="Heading4">
    <w:name w:val="heading 4"/>
    <w:aliases w:val="Para4,h4,h41,h42,h411,h43,h412,h44,h413,h45,h414,h46,h415,h47,h416,h421,h4111,h431,h4121,h441,h4131,h451,h4141,h461,h4151,h48,h417,h422,h4112,h432,h4122,h442,h4132,h452,h4142,h462,h4152,h49,h418,h423,h4113,h433,h4123,h443,h4133,h453,h4143,h463"/>
    <w:basedOn w:val="Normal"/>
    <w:next w:val="Normal"/>
    <w:link w:val="Heading4Char"/>
    <w:uiPriority w:val="9"/>
    <w:qFormat/>
    <w:rsid w:val="00EA3694"/>
    <w:pPr>
      <w:keepNext/>
      <w:keepLines/>
      <w:spacing w:before="200" w:after="60"/>
      <w:outlineLvl w:val="3"/>
    </w:pPr>
    <w:rPr>
      <w:b/>
      <w:bCs/>
      <w:i/>
      <w:iCs/>
    </w:rPr>
  </w:style>
  <w:style w:type="paragraph" w:styleId="Heading5">
    <w:name w:val="heading 5"/>
    <w:aliases w:val="Para5,5 sub-bullet,sb,4,Spare1,Level 3 - (i),(i),(i)1,Level 3 - (i)1,i.,1.1.1.1.1"/>
    <w:basedOn w:val="Normal"/>
    <w:next w:val="Normal"/>
    <w:link w:val="Heading5Char"/>
    <w:qFormat/>
    <w:rsid w:val="008001C3"/>
    <w:pPr>
      <w:numPr>
        <w:ilvl w:val="4"/>
        <w:numId w:val="27"/>
      </w:numPr>
      <w:spacing w:before="240" w:after="60"/>
      <w:outlineLvl w:val="4"/>
    </w:pPr>
  </w:style>
  <w:style w:type="paragraph" w:styleId="Heading6">
    <w:name w:val="heading 6"/>
    <w:aliases w:val="sub-dash,sd,5,Spare2,A.,Heading 6 (a),Smart 2000"/>
    <w:basedOn w:val="Normal"/>
    <w:next w:val="Normal"/>
    <w:link w:val="Heading6Char"/>
    <w:qFormat/>
    <w:rsid w:val="008001C3"/>
    <w:pPr>
      <w:numPr>
        <w:ilvl w:val="5"/>
        <w:numId w:val="27"/>
      </w:numPr>
      <w:spacing w:before="240" w:after="60"/>
      <w:outlineLvl w:val="5"/>
    </w:pPr>
    <w:rPr>
      <w:i/>
    </w:rPr>
  </w:style>
  <w:style w:type="paragraph" w:styleId="Heading7">
    <w:name w:val="heading 7"/>
    <w:aliases w:val="Spare3"/>
    <w:basedOn w:val="Normal"/>
    <w:next w:val="Normal"/>
    <w:link w:val="Heading7Char"/>
    <w:qFormat/>
    <w:rsid w:val="008001C3"/>
    <w:pPr>
      <w:numPr>
        <w:ilvl w:val="6"/>
        <w:numId w:val="27"/>
      </w:numPr>
      <w:spacing w:before="240" w:after="60"/>
      <w:outlineLvl w:val="6"/>
    </w:pPr>
  </w:style>
  <w:style w:type="paragraph" w:styleId="Heading8">
    <w:name w:val="heading 8"/>
    <w:aliases w:val="Spare4,(A)"/>
    <w:basedOn w:val="Normal"/>
    <w:next w:val="Normal"/>
    <w:link w:val="Heading8Char"/>
    <w:qFormat/>
    <w:rsid w:val="008001C3"/>
    <w:pPr>
      <w:numPr>
        <w:ilvl w:val="7"/>
        <w:numId w:val="27"/>
      </w:numPr>
      <w:spacing w:before="240" w:after="60"/>
      <w:outlineLvl w:val="7"/>
    </w:pPr>
    <w:rPr>
      <w:i/>
    </w:rPr>
  </w:style>
  <w:style w:type="paragraph" w:styleId="Heading9">
    <w:name w:val="heading 9"/>
    <w:aliases w:val="Spare5,HAPPY,I"/>
    <w:basedOn w:val="Normal"/>
    <w:next w:val="Normal"/>
    <w:link w:val="Heading9Char"/>
    <w:qFormat/>
    <w:rsid w:val="008001C3"/>
    <w:pPr>
      <w:numPr>
        <w:ilvl w:val="8"/>
        <w:numId w:val="27"/>
      </w:numPr>
      <w:spacing w:before="240" w:after="60"/>
      <w:outlineLvl w:val="8"/>
    </w:pPr>
    <w:rPr>
      <w:i/>
      <w:sz w:val="18"/>
    </w:rPr>
  </w:style>
  <w:style w:type="character" w:default="1" w:styleId="DefaultParagraphFont">
    <w:name w:val="Default Paragraph Font"/>
    <w:uiPriority w:val="1"/>
    <w:semiHidden/>
    <w:unhideWhenUsed/>
    <w:rsid w:val="005C4F4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C4F46"/>
  </w:style>
  <w:style w:type="paragraph" w:customStyle="1" w:styleId="TextLevel3">
    <w:name w:val="Text Level 3"/>
    <w:basedOn w:val="Heading3"/>
    <w:rsid w:val="00003774"/>
    <w:pPr>
      <w:keepNext w:val="0"/>
      <w:spacing w:before="0"/>
    </w:pPr>
    <w:rPr>
      <w:b w:val="0"/>
    </w:rPr>
  </w:style>
  <w:style w:type="paragraph" w:customStyle="1" w:styleId="TextLevel4">
    <w:name w:val="Text Level 4"/>
    <w:basedOn w:val="Heading4"/>
    <w:rsid w:val="00003774"/>
    <w:pPr>
      <w:keepNext w:val="0"/>
      <w:spacing w:before="0"/>
    </w:pPr>
    <w:rPr>
      <w:b w:val="0"/>
    </w:rPr>
  </w:style>
  <w:style w:type="paragraph" w:customStyle="1" w:styleId="TextLevel5">
    <w:name w:val="Text Level 5"/>
    <w:basedOn w:val="Heading5"/>
    <w:rsid w:val="00003774"/>
    <w:pPr>
      <w:spacing w:before="0"/>
    </w:pPr>
    <w:rPr>
      <w:b/>
    </w:rPr>
  </w:style>
  <w:style w:type="paragraph" w:customStyle="1" w:styleId="Note">
    <w:name w:val="Note"/>
    <w:basedOn w:val="PlainText"/>
    <w:rsid w:val="00003774"/>
    <w:rPr>
      <w:rFonts w:ascii="Arial" w:hAnsi="Arial"/>
      <w:b/>
      <w:i/>
    </w:rPr>
  </w:style>
  <w:style w:type="paragraph" w:customStyle="1" w:styleId="Notespara">
    <w:name w:val="Note spara"/>
    <w:basedOn w:val="PlainText"/>
    <w:rsid w:val="00003774"/>
    <w:pPr>
      <w:numPr>
        <w:numId w:val="1"/>
      </w:numPr>
    </w:pPr>
    <w:rPr>
      <w:rFonts w:ascii="Arial" w:hAnsi="Arial"/>
      <w:b/>
      <w:i/>
    </w:rPr>
  </w:style>
  <w:style w:type="paragraph" w:customStyle="1" w:styleId="spara">
    <w:name w:val="spara"/>
    <w:basedOn w:val="PlainText"/>
    <w:rsid w:val="00003774"/>
    <w:pPr>
      <w:numPr>
        <w:numId w:val="3"/>
      </w:numPr>
    </w:pPr>
    <w:rPr>
      <w:rFonts w:ascii="Arial" w:hAnsi="Arial"/>
    </w:rPr>
  </w:style>
  <w:style w:type="paragraph" w:customStyle="1" w:styleId="TextNoNumber">
    <w:name w:val="Text No Number"/>
    <w:basedOn w:val="TextLevel3"/>
    <w:rsid w:val="00003774"/>
    <w:pPr>
      <w:ind w:left="1276"/>
      <w:outlineLvl w:val="9"/>
    </w:pPr>
  </w:style>
  <w:style w:type="paragraph" w:styleId="Header">
    <w:name w:val="header"/>
    <w:basedOn w:val="Normal"/>
    <w:link w:val="HeaderChar1"/>
    <w:rsid w:val="0055661C"/>
    <w:pPr>
      <w:tabs>
        <w:tab w:val="center" w:pos="4153"/>
        <w:tab w:val="right" w:pos="8306"/>
      </w:tabs>
    </w:pPr>
  </w:style>
  <w:style w:type="paragraph" w:styleId="Footer">
    <w:name w:val="footer"/>
    <w:basedOn w:val="Normal"/>
    <w:link w:val="FooterChar1"/>
    <w:rsid w:val="0055661C"/>
    <w:pPr>
      <w:tabs>
        <w:tab w:val="center" w:pos="4153"/>
        <w:tab w:val="right" w:pos="8306"/>
      </w:tabs>
    </w:pPr>
  </w:style>
  <w:style w:type="character" w:styleId="PageNumber">
    <w:name w:val="page number"/>
    <w:rsid w:val="0055661C"/>
    <w:rPr>
      <w:rFonts w:cs="Times New Roman"/>
    </w:rPr>
  </w:style>
  <w:style w:type="paragraph" w:customStyle="1" w:styleId="DIDText">
    <w:name w:val="DID Text"/>
    <w:basedOn w:val="Normal"/>
    <w:rsid w:val="00003774"/>
    <w:pPr>
      <w:ind w:left="1276" w:hanging="1276"/>
    </w:pPr>
  </w:style>
  <w:style w:type="paragraph" w:styleId="FootnoteText">
    <w:name w:val="footnote text"/>
    <w:basedOn w:val="Normal"/>
    <w:semiHidden/>
    <w:rsid w:val="005C4F46"/>
    <w:rPr>
      <w:szCs w:val="20"/>
    </w:rPr>
  </w:style>
  <w:style w:type="character" w:styleId="FootnoteReference">
    <w:name w:val="footnote reference"/>
    <w:semiHidden/>
    <w:rPr>
      <w:vertAlign w:val="superscript"/>
    </w:rPr>
  </w:style>
  <w:style w:type="paragraph" w:customStyle="1" w:styleId="BookTitle1">
    <w:name w:val="Book Title1"/>
    <w:basedOn w:val="PlainText"/>
    <w:rsid w:val="00E435F5"/>
    <w:pPr>
      <w:ind w:left="4116" w:hanging="2835"/>
    </w:pPr>
    <w:rPr>
      <w:rFonts w:ascii="Arial" w:hAnsi="Arial"/>
    </w:rPr>
  </w:style>
  <w:style w:type="paragraph" w:customStyle="1" w:styleId="sspara">
    <w:name w:val="sspara"/>
    <w:basedOn w:val="Normal"/>
    <w:rsid w:val="00003774"/>
    <w:pPr>
      <w:numPr>
        <w:numId w:val="2"/>
      </w:numPr>
    </w:pPr>
  </w:style>
  <w:style w:type="paragraph" w:styleId="PlainText">
    <w:name w:val="Plain Text"/>
    <w:basedOn w:val="Normal"/>
    <w:rsid w:val="00003774"/>
    <w:rPr>
      <w:rFonts w:ascii="Courier New" w:hAnsi="Courier New"/>
    </w:rPr>
  </w:style>
  <w:style w:type="paragraph" w:styleId="TOC1">
    <w:name w:val="toc 1"/>
    <w:next w:val="ASDEFCONNormal"/>
    <w:autoRedefine/>
    <w:uiPriority w:val="39"/>
    <w:rsid w:val="005C4F46"/>
    <w:pPr>
      <w:tabs>
        <w:tab w:val="right" w:leader="dot" w:pos="9016"/>
      </w:tabs>
      <w:spacing w:before="120" w:after="60"/>
      <w:ind w:left="567" w:hanging="567"/>
    </w:pPr>
    <w:rPr>
      <w:rFonts w:ascii="Arial" w:hAnsi="Arial" w:cs="Arial"/>
      <w:b/>
      <w:noProof/>
      <w:szCs w:val="24"/>
    </w:rPr>
  </w:style>
  <w:style w:type="character" w:styleId="CommentReference">
    <w:name w:val="annotation reference"/>
    <w:rsid w:val="0055661C"/>
    <w:rPr>
      <w:rFonts w:cs="Times New Roman"/>
      <w:sz w:val="16"/>
    </w:rPr>
  </w:style>
  <w:style w:type="paragraph" w:styleId="CommentText">
    <w:name w:val="annotation text"/>
    <w:basedOn w:val="Normal"/>
    <w:link w:val="CommentTextChar1"/>
    <w:semiHidden/>
    <w:rsid w:val="0055661C"/>
  </w:style>
  <w:style w:type="paragraph" w:styleId="TOC2">
    <w:name w:val="toc 2"/>
    <w:next w:val="ASDEFCONNormal"/>
    <w:autoRedefine/>
    <w:uiPriority w:val="39"/>
    <w:rsid w:val="005C4F46"/>
    <w:pPr>
      <w:spacing w:after="60"/>
      <w:ind w:left="1417" w:hanging="850"/>
    </w:pPr>
    <w:rPr>
      <w:rFonts w:ascii="Arial" w:hAnsi="Arial" w:cs="Arial"/>
      <w:szCs w:val="24"/>
    </w:rPr>
  </w:style>
  <w:style w:type="paragraph" w:styleId="TOC3">
    <w:name w:val="toc 3"/>
    <w:basedOn w:val="Normal"/>
    <w:next w:val="Normal"/>
    <w:autoRedefine/>
    <w:rsid w:val="005C4F46"/>
    <w:pPr>
      <w:spacing w:after="100"/>
      <w:ind w:left="400"/>
    </w:pPr>
  </w:style>
  <w:style w:type="paragraph" w:customStyle="1" w:styleId="TextLevel6">
    <w:name w:val="Text Level 6"/>
    <w:basedOn w:val="Heading6"/>
    <w:rsid w:val="00003774"/>
    <w:pPr>
      <w:spacing w:before="0"/>
    </w:pPr>
    <w:rPr>
      <w:b/>
    </w:rPr>
  </w:style>
  <w:style w:type="paragraph" w:styleId="Title">
    <w:name w:val="Title"/>
    <w:basedOn w:val="Normal"/>
    <w:next w:val="Normal"/>
    <w:link w:val="TitleChar"/>
    <w:qFormat/>
    <w:rsid w:val="00EA3694"/>
    <w:pPr>
      <w:spacing w:before="240" w:after="60"/>
      <w:jc w:val="center"/>
      <w:outlineLvl w:val="0"/>
    </w:pPr>
    <w:rPr>
      <w:rFonts w:ascii="Calibri Light" w:hAnsi="Calibri Light"/>
      <w:b/>
      <w:bCs/>
      <w:kern w:val="28"/>
      <w:sz w:val="32"/>
      <w:szCs w:val="32"/>
    </w:rPr>
  </w:style>
  <w:style w:type="paragraph" w:customStyle="1" w:styleId="TextLevel7">
    <w:name w:val="Text Level 7"/>
    <w:basedOn w:val="Heading7"/>
    <w:rsid w:val="00003774"/>
  </w:style>
  <w:style w:type="paragraph" w:customStyle="1" w:styleId="Docinfo">
    <w:name w:val="Docinfo"/>
    <w:basedOn w:val="Footer"/>
    <w:rsid w:val="00003774"/>
    <w:pPr>
      <w:tabs>
        <w:tab w:val="center" w:pos="4536"/>
        <w:tab w:val="right" w:pos="9072"/>
      </w:tabs>
      <w:ind w:right="-23"/>
    </w:pPr>
  </w:style>
  <w:style w:type="paragraph" w:styleId="BalloonText">
    <w:name w:val="Balloon Text"/>
    <w:basedOn w:val="Normal"/>
    <w:link w:val="BalloonTextChar1"/>
    <w:semiHidden/>
    <w:rsid w:val="0055661C"/>
    <w:rPr>
      <w:rFonts w:ascii="Tahoma" w:hAnsi="Tahoma" w:cs="Tahoma"/>
      <w:sz w:val="16"/>
      <w:szCs w:val="16"/>
    </w:rPr>
  </w:style>
  <w:style w:type="paragraph" w:styleId="CommentSubject">
    <w:name w:val="annotation subject"/>
    <w:basedOn w:val="CommentText"/>
    <w:next w:val="CommentText"/>
    <w:link w:val="CommentSubjectChar1"/>
    <w:semiHidden/>
    <w:rsid w:val="0055661C"/>
    <w:rPr>
      <w:b/>
      <w:bCs/>
    </w:rPr>
  </w:style>
  <w:style w:type="character" w:customStyle="1" w:styleId="CommentTextChar">
    <w:name w:val="Comment Text Char"/>
    <w:semiHidden/>
    <w:rsid w:val="0055661C"/>
    <w:rPr>
      <w:rFonts w:ascii="Arial" w:hAnsi="Arial" w:cs="Times New Roman"/>
      <w:lang w:val="x-none" w:eastAsia="en-US"/>
    </w:rPr>
  </w:style>
  <w:style w:type="paragraph" w:customStyle="1" w:styleId="Options">
    <w:name w:val="Options"/>
    <w:basedOn w:val="Normal"/>
    <w:next w:val="Normal"/>
    <w:rsid w:val="0055661C"/>
    <w:pPr>
      <w:widowControl w:val="0"/>
    </w:pPr>
    <w:rPr>
      <w:b/>
      <w:i/>
    </w:rPr>
  </w:style>
  <w:style w:type="paragraph" w:customStyle="1" w:styleId="AttachmentHeading">
    <w:name w:val="Attachment Heading"/>
    <w:basedOn w:val="Normal"/>
    <w:rsid w:val="00003774"/>
    <w:pPr>
      <w:jc w:val="center"/>
    </w:pPr>
    <w:rPr>
      <w:b/>
      <w:bCs/>
      <w:caps/>
      <w:lang w:val="en-US"/>
    </w:rPr>
  </w:style>
  <w:style w:type="paragraph" w:customStyle="1" w:styleId="Notetodrafters">
    <w:name w:val="Note to drafters"/>
    <w:basedOn w:val="Normal"/>
    <w:next w:val="Normal"/>
    <w:rsid w:val="00003774"/>
    <w:pPr>
      <w:shd w:val="clear" w:color="auto" w:fill="000000"/>
      <w:tabs>
        <w:tab w:val="num" w:pos="0"/>
      </w:tabs>
    </w:pPr>
    <w:rPr>
      <w:b/>
      <w:i/>
    </w:rPr>
  </w:style>
  <w:style w:type="paragraph" w:customStyle="1" w:styleId="Notetotenderers">
    <w:name w:val="Note to tenderers"/>
    <w:basedOn w:val="Normal"/>
    <w:next w:val="Normal"/>
    <w:rsid w:val="00003774"/>
    <w:pPr>
      <w:shd w:val="pct25" w:color="auto" w:fill="FFFFFF"/>
    </w:pPr>
    <w:rPr>
      <w:b/>
      <w:i/>
    </w:rPr>
  </w:style>
  <w:style w:type="paragraph" w:customStyle="1" w:styleId="option">
    <w:name w:val="option"/>
    <w:basedOn w:val="Normal"/>
    <w:next w:val="Normal"/>
    <w:rsid w:val="00003774"/>
    <w:rPr>
      <w:b/>
      <w:i/>
      <w:lang w:val="en-US"/>
    </w:rPr>
  </w:style>
  <w:style w:type="paragraph" w:customStyle="1" w:styleId="textlevel2">
    <w:name w:val="text level 2"/>
    <w:next w:val="Normal"/>
    <w:rsid w:val="00003774"/>
    <w:pPr>
      <w:spacing w:after="120"/>
      <w:jc w:val="both"/>
    </w:pPr>
    <w:rPr>
      <w:rFonts w:ascii="Arial" w:hAnsi="Arial" w:cs="Arial"/>
      <w:lang w:eastAsia="en-US"/>
    </w:rPr>
  </w:style>
  <w:style w:type="paragraph" w:customStyle="1" w:styleId="TitleChapter">
    <w:name w:val="TitleChapter"/>
    <w:next w:val="Normal"/>
    <w:rsid w:val="00003774"/>
    <w:pPr>
      <w:spacing w:before="240"/>
      <w:jc w:val="center"/>
    </w:pPr>
    <w:rPr>
      <w:rFonts w:ascii="Arial" w:hAnsi="Arial"/>
      <w:b/>
      <w:caps/>
      <w:noProof/>
      <w:lang w:eastAsia="en-US"/>
    </w:rPr>
  </w:style>
  <w:style w:type="character" w:customStyle="1" w:styleId="CommentSubjectChar">
    <w:name w:val="Comment Subject Char"/>
    <w:rsid w:val="0055661C"/>
    <w:rPr>
      <w:rFonts w:ascii="Arial" w:hAnsi="Arial" w:cs="Times New Roman"/>
      <w:b/>
      <w:bCs/>
      <w:lang w:val="x-none" w:eastAsia="en-US"/>
    </w:rPr>
  </w:style>
  <w:style w:type="paragraph" w:customStyle="1" w:styleId="DIDTitle">
    <w:name w:val="DID Title"/>
    <w:basedOn w:val="Normal"/>
    <w:next w:val="Heading1"/>
    <w:rsid w:val="00003774"/>
    <w:pPr>
      <w:jc w:val="center"/>
    </w:pPr>
    <w:rPr>
      <w:b/>
      <w:caps/>
      <w:sz w:val="28"/>
      <w:szCs w:val="28"/>
    </w:rPr>
  </w:style>
  <w:style w:type="paragraph" w:customStyle="1" w:styleId="TextManualNumber">
    <w:name w:val="Text Manual Number"/>
    <w:basedOn w:val="TextNoNumber"/>
    <w:rsid w:val="00003774"/>
    <w:pPr>
      <w:ind w:hanging="1276"/>
    </w:pPr>
  </w:style>
  <w:style w:type="paragraph" w:styleId="DocumentMap">
    <w:name w:val="Document Map"/>
    <w:basedOn w:val="Normal"/>
    <w:semiHidden/>
    <w:rsid w:val="00003774"/>
    <w:pPr>
      <w:shd w:val="clear" w:color="auto" w:fill="000080"/>
    </w:pPr>
    <w:rPr>
      <w:rFonts w:ascii="Tahoma" w:hAnsi="Tahoma"/>
    </w:rPr>
  </w:style>
  <w:style w:type="paragraph" w:customStyle="1" w:styleId="BookTitle2">
    <w:name w:val="Book Title2"/>
    <w:basedOn w:val="PlainText"/>
    <w:rsid w:val="00003774"/>
    <w:pPr>
      <w:ind w:left="4116" w:hanging="2835"/>
    </w:pPr>
    <w:rPr>
      <w:rFonts w:ascii="Arial" w:hAnsi="Arial"/>
    </w:rPr>
  </w:style>
  <w:style w:type="character" w:customStyle="1" w:styleId="StyleMarginheadingCharUnderline">
    <w:name w:val="Style Margin heading Char + Underline"/>
    <w:rsid w:val="00003774"/>
    <w:rPr>
      <w:rFonts w:ascii="Arial" w:hAnsi="Arial" w:cs="Arial" w:hint="default"/>
      <w:noProof w:val="0"/>
      <w:u w:val="single"/>
      <w:lang w:val="en-AU" w:eastAsia="en-US" w:bidi="ar-SA"/>
    </w:rPr>
  </w:style>
  <w:style w:type="character" w:customStyle="1" w:styleId="MarginheadingChar">
    <w:name w:val="Margin heading Char"/>
    <w:rsid w:val="00003774"/>
    <w:rPr>
      <w:rFonts w:ascii="Arial" w:hAnsi="Arial" w:cs="Arial" w:hint="default"/>
      <w:noProof w:val="0"/>
      <w:lang w:val="en-AU" w:eastAsia="en-US" w:bidi="ar-SA"/>
    </w:rPr>
  </w:style>
  <w:style w:type="paragraph" w:customStyle="1" w:styleId="Marginheading">
    <w:name w:val="Margin heading"/>
    <w:basedOn w:val="Normal"/>
    <w:rsid w:val="00003774"/>
    <w:pPr>
      <w:tabs>
        <w:tab w:val="left" w:pos="1701"/>
      </w:tabs>
      <w:ind w:left="1701" w:hanging="1701"/>
    </w:pPr>
  </w:style>
  <w:style w:type="paragraph" w:customStyle="1" w:styleId="Indent">
    <w:name w:val="Indent"/>
    <w:basedOn w:val="Normal"/>
    <w:rsid w:val="00003774"/>
    <w:pPr>
      <w:tabs>
        <w:tab w:val="left" w:pos="1701"/>
      </w:tabs>
      <w:ind w:left="1701"/>
    </w:pPr>
  </w:style>
  <w:style w:type="paragraph" w:styleId="TOC4">
    <w:name w:val="toc 4"/>
    <w:basedOn w:val="Normal"/>
    <w:next w:val="Normal"/>
    <w:autoRedefine/>
    <w:rsid w:val="005C4F46"/>
    <w:pPr>
      <w:spacing w:after="100"/>
      <w:ind w:left="600"/>
    </w:pPr>
  </w:style>
  <w:style w:type="paragraph" w:styleId="TOC5">
    <w:name w:val="toc 5"/>
    <w:basedOn w:val="Normal"/>
    <w:next w:val="Normal"/>
    <w:autoRedefine/>
    <w:rsid w:val="005C4F46"/>
    <w:pPr>
      <w:spacing w:after="100"/>
      <w:ind w:left="800"/>
    </w:pPr>
  </w:style>
  <w:style w:type="paragraph" w:styleId="TOC6">
    <w:name w:val="toc 6"/>
    <w:basedOn w:val="Normal"/>
    <w:next w:val="Normal"/>
    <w:autoRedefine/>
    <w:rsid w:val="005C4F46"/>
    <w:pPr>
      <w:spacing w:after="100"/>
      <w:ind w:left="1000"/>
    </w:pPr>
  </w:style>
  <w:style w:type="paragraph" w:styleId="TOC7">
    <w:name w:val="toc 7"/>
    <w:basedOn w:val="Normal"/>
    <w:next w:val="Normal"/>
    <w:autoRedefine/>
    <w:rsid w:val="005C4F46"/>
    <w:pPr>
      <w:spacing w:after="100"/>
      <w:ind w:left="1200"/>
    </w:pPr>
  </w:style>
  <w:style w:type="paragraph" w:styleId="TOC8">
    <w:name w:val="toc 8"/>
    <w:basedOn w:val="Normal"/>
    <w:next w:val="Normal"/>
    <w:autoRedefine/>
    <w:rsid w:val="005C4F46"/>
    <w:pPr>
      <w:spacing w:after="100"/>
      <w:ind w:left="1400"/>
    </w:pPr>
  </w:style>
  <w:style w:type="paragraph" w:styleId="TOC9">
    <w:name w:val="toc 9"/>
    <w:basedOn w:val="Normal"/>
    <w:next w:val="Normal"/>
    <w:autoRedefine/>
    <w:rsid w:val="005C4F46"/>
    <w:pPr>
      <w:spacing w:after="100"/>
      <w:ind w:left="1600"/>
    </w:pPr>
  </w:style>
  <w:style w:type="character" w:customStyle="1" w:styleId="MarginheadingChar1">
    <w:name w:val="Margin heading Char1"/>
    <w:rsid w:val="00003774"/>
    <w:rPr>
      <w:rFonts w:ascii="Arial" w:hAnsi="Arial"/>
      <w:noProof w:val="0"/>
      <w:lang w:val="en-AU" w:eastAsia="en-AU" w:bidi="ar-SA"/>
    </w:rPr>
  </w:style>
  <w:style w:type="character" w:styleId="Hyperlink">
    <w:name w:val="Hyperlink"/>
    <w:uiPriority w:val="99"/>
    <w:unhideWhenUsed/>
    <w:rsid w:val="005C4F46"/>
    <w:rPr>
      <w:color w:val="0000FF"/>
      <w:u w:val="single"/>
    </w:rPr>
  </w:style>
  <w:style w:type="character" w:styleId="FollowedHyperlink">
    <w:name w:val="FollowedHyperlink"/>
    <w:rsid w:val="0055661C"/>
    <w:rPr>
      <w:rFonts w:cs="Times New Roman"/>
      <w:color w:val="800080"/>
      <w:u w:val="single"/>
    </w:rPr>
  </w:style>
  <w:style w:type="paragraph" w:customStyle="1" w:styleId="page">
    <w:name w:val="page"/>
    <w:basedOn w:val="Normal"/>
    <w:next w:val="Normal"/>
    <w:rsid w:val="00003774"/>
    <w:pPr>
      <w:tabs>
        <w:tab w:val="num" w:pos="864"/>
      </w:tabs>
      <w:ind w:left="864" w:hanging="864"/>
      <w:jc w:val="right"/>
    </w:pPr>
    <w:rPr>
      <w:b/>
      <w:lang w:val="en-US"/>
    </w:rPr>
  </w:style>
  <w:style w:type="table" w:styleId="TableGrid">
    <w:name w:val="Table Grid"/>
    <w:basedOn w:val="TableNormal"/>
    <w:rsid w:val="00554EE8"/>
    <w:pPr>
      <w:spacing w:after="200" w:line="276"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1"/>
    <w:rsid w:val="00554EE8"/>
  </w:style>
  <w:style w:type="character" w:customStyle="1" w:styleId="BodyTextChar">
    <w:name w:val="Body Text Char"/>
    <w:rsid w:val="0055661C"/>
    <w:rPr>
      <w:rFonts w:ascii="Arial" w:hAnsi="Arial" w:cs="Times New Roman"/>
      <w:sz w:val="22"/>
      <w:szCs w:val="22"/>
      <w:lang w:val="x-none" w:eastAsia="en-US"/>
    </w:rPr>
  </w:style>
  <w:style w:type="paragraph" w:customStyle="1" w:styleId="Style1">
    <w:name w:val="Style1"/>
    <w:basedOn w:val="Heading4"/>
    <w:rsid w:val="00554EE8"/>
    <w:rPr>
      <w:b w:val="0"/>
    </w:rPr>
  </w:style>
  <w:style w:type="paragraph" w:styleId="EndnoteText">
    <w:name w:val="endnote text"/>
    <w:basedOn w:val="Normal"/>
    <w:link w:val="EndnoteTextChar1"/>
    <w:semiHidden/>
    <w:rsid w:val="00554EE8"/>
  </w:style>
  <w:style w:type="character" w:customStyle="1" w:styleId="EndnoteTextChar">
    <w:name w:val="Endnote Text Char"/>
    <w:semiHidden/>
    <w:rsid w:val="0055661C"/>
    <w:rPr>
      <w:rFonts w:ascii="Arial" w:hAnsi="Arial" w:cs="Times New Roman"/>
      <w:lang w:val="x-none" w:eastAsia="en-US"/>
    </w:rPr>
  </w:style>
  <w:style w:type="paragraph" w:styleId="Revision">
    <w:name w:val="Revision"/>
    <w:hidden/>
    <w:uiPriority w:val="99"/>
    <w:semiHidden/>
    <w:rsid w:val="00A8560B"/>
    <w:rPr>
      <w:rFonts w:ascii="Arial" w:eastAsia="Calibri" w:hAnsi="Arial"/>
      <w:szCs w:val="22"/>
      <w:lang w:eastAsia="en-US"/>
    </w:rPr>
  </w:style>
  <w:style w:type="paragraph" w:customStyle="1" w:styleId="NoteToDrafters0">
    <w:name w:val="Note To Drafters"/>
    <w:basedOn w:val="Normal"/>
    <w:next w:val="Normal"/>
    <w:autoRedefine/>
    <w:semiHidden/>
    <w:rsid w:val="0055661C"/>
    <w:pPr>
      <w:keepNext/>
      <w:shd w:val="clear" w:color="auto" w:fill="000000"/>
      <w:spacing w:before="120"/>
    </w:pPr>
    <w:rPr>
      <w:b/>
      <w:i/>
    </w:rPr>
  </w:style>
  <w:style w:type="paragraph" w:customStyle="1" w:styleId="NotetoTenderers0">
    <w:name w:val="Note to Tenderers"/>
    <w:basedOn w:val="Normal"/>
    <w:next w:val="Normal"/>
    <w:semiHidden/>
    <w:rsid w:val="0055661C"/>
    <w:pPr>
      <w:shd w:val="pct15" w:color="auto" w:fill="FFFFFF"/>
      <w:spacing w:before="120"/>
    </w:pPr>
    <w:rPr>
      <w:b/>
      <w:i/>
    </w:rPr>
  </w:style>
  <w:style w:type="paragraph" w:customStyle="1" w:styleId="subpara">
    <w:name w:val="sub para"/>
    <w:basedOn w:val="Normal"/>
    <w:semiHidden/>
    <w:rsid w:val="0055661C"/>
    <w:pPr>
      <w:tabs>
        <w:tab w:val="num" w:pos="1134"/>
        <w:tab w:val="left" w:pos="1418"/>
      </w:tabs>
      <w:ind w:left="1134" w:hanging="567"/>
    </w:pPr>
  </w:style>
  <w:style w:type="paragraph" w:customStyle="1" w:styleId="subsubpara">
    <w:name w:val="sub sub para"/>
    <w:basedOn w:val="Normal"/>
    <w:autoRedefine/>
    <w:semiHidden/>
    <w:rsid w:val="0055661C"/>
    <w:pPr>
      <w:tabs>
        <w:tab w:val="left" w:pos="1985"/>
        <w:tab w:val="num" w:pos="2138"/>
      </w:tabs>
      <w:ind w:left="1985" w:hanging="567"/>
    </w:pPr>
  </w:style>
  <w:style w:type="paragraph" w:customStyle="1" w:styleId="TitleCase">
    <w:name w:val="Title Case"/>
    <w:basedOn w:val="Normal"/>
    <w:next w:val="Normal"/>
    <w:semiHidden/>
    <w:rsid w:val="0055661C"/>
    <w:rPr>
      <w:b/>
      <w:caps/>
    </w:rPr>
  </w:style>
  <w:style w:type="paragraph" w:customStyle="1" w:styleId="Recitals">
    <w:name w:val="Recitals"/>
    <w:basedOn w:val="Normal"/>
    <w:semiHidden/>
    <w:rsid w:val="0055661C"/>
    <w:pPr>
      <w:tabs>
        <w:tab w:val="left" w:pos="851"/>
        <w:tab w:val="num" w:pos="1134"/>
      </w:tabs>
    </w:pPr>
  </w:style>
  <w:style w:type="paragraph" w:customStyle="1" w:styleId="NormalIndent1">
    <w:name w:val="Normal Indent1"/>
    <w:basedOn w:val="Normal"/>
    <w:autoRedefine/>
    <w:semiHidden/>
    <w:rsid w:val="0055661C"/>
    <w:pPr>
      <w:keepNext/>
      <w:ind w:left="851"/>
    </w:pPr>
  </w:style>
  <w:style w:type="paragraph" w:customStyle="1" w:styleId="TablePara">
    <w:name w:val="Table Para"/>
    <w:autoRedefine/>
    <w:semiHidden/>
    <w:rsid w:val="0055661C"/>
    <w:pPr>
      <w:numPr>
        <w:numId w:val="6"/>
      </w:numPr>
      <w:spacing w:before="120" w:after="120"/>
      <w:jc w:val="both"/>
    </w:pPr>
    <w:rPr>
      <w:rFonts w:ascii="Arial" w:hAnsi="Arial"/>
      <w:noProof/>
      <w:lang w:val="en-US" w:eastAsia="en-US"/>
    </w:rPr>
  </w:style>
  <w:style w:type="paragraph" w:customStyle="1" w:styleId="TableStyle">
    <w:name w:val="Table Style"/>
    <w:basedOn w:val="Normal"/>
    <w:autoRedefine/>
    <w:semiHidden/>
    <w:rsid w:val="0055661C"/>
  </w:style>
  <w:style w:type="paragraph" w:customStyle="1" w:styleId="TableSubpara">
    <w:name w:val="Table Subpara"/>
    <w:autoRedefine/>
    <w:semiHidden/>
    <w:rsid w:val="0055661C"/>
    <w:pPr>
      <w:spacing w:before="120" w:after="120"/>
      <w:ind w:left="568" w:hanging="568"/>
      <w:jc w:val="both"/>
    </w:pPr>
    <w:rPr>
      <w:rFonts w:ascii="Arial" w:hAnsi="Arial"/>
      <w:noProof/>
      <w:lang w:val="en-US" w:eastAsia="en-US"/>
    </w:rPr>
  </w:style>
  <w:style w:type="paragraph" w:customStyle="1" w:styleId="Indentlist">
    <w:name w:val="Indent list"/>
    <w:basedOn w:val="Normal"/>
    <w:rsid w:val="0055661C"/>
    <w:pPr>
      <w:numPr>
        <w:numId w:val="7"/>
      </w:numPr>
      <w:tabs>
        <w:tab w:val="left" w:pos="1701"/>
      </w:tabs>
    </w:pPr>
  </w:style>
  <w:style w:type="paragraph" w:customStyle="1" w:styleId="Level11fo">
    <w:name w:val="Level 1.1fo"/>
    <w:basedOn w:val="Normal"/>
    <w:rsid w:val="0055661C"/>
    <w:pPr>
      <w:spacing w:before="200" w:line="240" w:lineRule="atLeast"/>
      <w:ind w:left="720"/>
    </w:pPr>
    <w:rPr>
      <w:rFonts w:eastAsia="SimSun"/>
      <w:lang w:eastAsia="zh-CN"/>
    </w:rPr>
  </w:style>
  <w:style w:type="character" w:customStyle="1" w:styleId="ArialBold10">
    <w:name w:val="ArialBold10"/>
    <w:rsid w:val="0055661C"/>
    <w:rPr>
      <w:rFonts w:ascii="Arial" w:hAnsi="Arial" w:cs="Arial"/>
      <w:b/>
      <w:sz w:val="20"/>
    </w:rPr>
  </w:style>
  <w:style w:type="character" w:customStyle="1" w:styleId="Heading1Char">
    <w:name w:val="Heading 1 Char"/>
    <w:aliases w:val="para Char1,Para1 Char1,Top 1 Char1,ParaLevel1 Char1,Level 1 Para Char1,Level 1 Para1 Char1,Level 1 Para2 Char1,Level 1 Para3 Char1,Level 1 Para4 Char1,Level 1 Para11 Char1,Level 1 Para21 Char1,Level 1 Para31 Char1,Level 1 Para5 Char1"/>
    <w:link w:val="Heading1"/>
    <w:locked/>
    <w:rsid w:val="00667516"/>
    <w:rPr>
      <w:rFonts w:ascii="Arial" w:hAnsi="Arial" w:cs="Arial"/>
      <w:b/>
      <w:bCs/>
      <w:kern w:val="32"/>
      <w:sz w:val="32"/>
      <w:szCs w:val="32"/>
    </w:rPr>
  </w:style>
  <w:style w:type="character" w:customStyle="1" w:styleId="Heading2Char">
    <w:name w:val="Heading 2 Char"/>
    <w:aliases w:val="sub Char1,Para2 Char1,Head hdbk Char1,h2 Char1,Heading 21 Char1,h21 Char1,h22 Char1,h23 Char1,h24 Char1,h25 Char1,h26 Char1,h27 Char1,h28 Char1,h29 Char1,h211 Char1,h221 Char1,h231 Char1,h241 Char1,h251 Char1,h261 Char1,h271 Char1"/>
    <w:link w:val="Heading2"/>
    <w:locked/>
    <w:rsid w:val="005C4F46"/>
    <w:rPr>
      <w:rFonts w:ascii="Cambria" w:hAnsi="Cambria"/>
      <w:b/>
      <w:bCs/>
      <w:color w:val="4F81BD"/>
      <w:sz w:val="26"/>
      <w:szCs w:val="26"/>
    </w:rPr>
  </w:style>
  <w:style w:type="character" w:customStyle="1" w:styleId="Heading3Char">
    <w:name w:val="Heading 3 Char"/>
    <w:aliases w:val="subsub Char1,Para3 Char1,head3hdbk Char1,h3 Char1,h31 Char1,h32 Char1,h311 Char1,h33 Char1,h312 Char1,h34 Char1,h313 Char1,h35 Char1,h314 Char1,h36 Char1,h315 Char1,h37 Char1,h316 Char1,h321 Char1,h3111 Char1,h331 Char1,h3121 Char1"/>
    <w:link w:val="Heading3"/>
    <w:uiPriority w:val="9"/>
    <w:locked/>
    <w:rsid w:val="00EA3694"/>
    <w:rPr>
      <w:rFonts w:ascii="Arial" w:hAnsi="Arial"/>
      <w:b/>
      <w:bCs/>
      <w:i/>
      <w:color w:val="CF4520"/>
      <w:sz w:val="24"/>
      <w:szCs w:val="24"/>
    </w:rPr>
  </w:style>
  <w:style w:type="character" w:customStyle="1" w:styleId="Heading4Char">
    <w:name w:val="Heading 4 Char"/>
    <w:aliases w:val="Para4 Char1,h4 Char1,h41 Char1,h42 Char1,h411 Char1,h43 Char1,h412 Char1,h44 Char1,h413 Char1,h45 Char1,h414 Char1,h46 Char1,h415 Char1,h47 Char1,h416 Char1,h421 Char1,h4111 Char1,h431 Char1,h4121 Char1,h441 Char1,h4131 Char1,h451 Char1"/>
    <w:link w:val="Heading4"/>
    <w:uiPriority w:val="9"/>
    <w:locked/>
    <w:rsid w:val="00EA3694"/>
    <w:rPr>
      <w:rFonts w:ascii="Arial" w:hAnsi="Arial"/>
      <w:b/>
      <w:bCs/>
      <w:i/>
      <w:iCs/>
      <w:szCs w:val="24"/>
    </w:rPr>
  </w:style>
  <w:style w:type="character" w:customStyle="1" w:styleId="Heading5Char">
    <w:name w:val="Heading 5 Char"/>
    <w:aliases w:val="Para5 Char1,5 sub-bullet Char1,sb Char1,4 Char1,Spare1 Char1,Level 3 - (i) Char1,(i) Char1,(i)1 Char1,Level 3 - (i)1 Char1,i. Char1,1.1.1.1.1 Char1"/>
    <w:link w:val="Heading5"/>
    <w:locked/>
    <w:rsid w:val="008001C3"/>
    <w:rPr>
      <w:rFonts w:ascii="Arial" w:hAnsi="Arial"/>
      <w:szCs w:val="24"/>
    </w:rPr>
  </w:style>
  <w:style w:type="character" w:customStyle="1" w:styleId="Heading6Char">
    <w:name w:val="Heading 6 Char"/>
    <w:aliases w:val="sub-dash Char1,sd Char1,5 Char1,Spare2 Char1,A. Char1,Heading 6 (a) Char1,Smart 2000 Char1"/>
    <w:link w:val="Heading6"/>
    <w:locked/>
    <w:rsid w:val="008001C3"/>
    <w:rPr>
      <w:rFonts w:ascii="Arial" w:hAnsi="Arial"/>
      <w:i/>
      <w:szCs w:val="24"/>
    </w:rPr>
  </w:style>
  <w:style w:type="character" w:customStyle="1" w:styleId="Heading7Char">
    <w:name w:val="Heading 7 Char"/>
    <w:aliases w:val="Spare3 Char1"/>
    <w:link w:val="Heading7"/>
    <w:locked/>
    <w:rsid w:val="008001C3"/>
    <w:rPr>
      <w:rFonts w:ascii="Arial" w:hAnsi="Arial"/>
      <w:szCs w:val="24"/>
    </w:rPr>
  </w:style>
  <w:style w:type="character" w:customStyle="1" w:styleId="Heading8Char">
    <w:name w:val="Heading 8 Char"/>
    <w:aliases w:val="Spare4 Char1,(A) Char1"/>
    <w:link w:val="Heading8"/>
    <w:locked/>
    <w:rsid w:val="008001C3"/>
    <w:rPr>
      <w:rFonts w:ascii="Arial" w:hAnsi="Arial"/>
      <w:i/>
      <w:szCs w:val="24"/>
    </w:rPr>
  </w:style>
  <w:style w:type="character" w:customStyle="1" w:styleId="Heading9Char">
    <w:name w:val="Heading 9 Char"/>
    <w:aliases w:val="Spare5 Char1,HAPPY Char1,I Char"/>
    <w:link w:val="Heading9"/>
    <w:locked/>
    <w:rsid w:val="008001C3"/>
    <w:rPr>
      <w:rFonts w:ascii="Arial" w:hAnsi="Arial"/>
      <w:i/>
      <w:sz w:val="18"/>
      <w:szCs w:val="24"/>
    </w:rPr>
  </w:style>
  <w:style w:type="character" w:customStyle="1" w:styleId="HeaderChar">
    <w:name w:val="Header Char"/>
    <w:semiHidden/>
    <w:locked/>
    <w:rsid w:val="0055661C"/>
    <w:rPr>
      <w:rFonts w:ascii="Arial" w:hAnsi="Arial" w:cs="Times New Roman"/>
      <w:sz w:val="22"/>
      <w:szCs w:val="22"/>
      <w:lang w:val="x-none" w:eastAsia="en-US"/>
    </w:rPr>
  </w:style>
  <w:style w:type="character" w:customStyle="1" w:styleId="FooterChar">
    <w:name w:val="Footer Char"/>
    <w:semiHidden/>
    <w:locked/>
    <w:rsid w:val="0055661C"/>
    <w:rPr>
      <w:rFonts w:ascii="Arial" w:hAnsi="Arial" w:cs="Times New Roman"/>
      <w:sz w:val="22"/>
      <w:szCs w:val="22"/>
      <w:lang w:val="x-none" w:eastAsia="en-US"/>
    </w:rPr>
  </w:style>
  <w:style w:type="character" w:customStyle="1" w:styleId="BalloonTextChar">
    <w:name w:val="Balloon Text Char"/>
    <w:semiHidden/>
    <w:locked/>
    <w:rsid w:val="0055661C"/>
    <w:rPr>
      <w:rFonts w:cs="Times New Roman"/>
      <w:sz w:val="2"/>
      <w:lang w:val="x-none" w:eastAsia="en-US"/>
    </w:rPr>
  </w:style>
  <w:style w:type="character" w:customStyle="1" w:styleId="SC430">
    <w:name w:val="SC430"/>
    <w:rsid w:val="0055661C"/>
    <w:rPr>
      <w:rFonts w:cs="Arial"/>
      <w:color w:val="000000"/>
      <w:sz w:val="20"/>
      <w:szCs w:val="20"/>
    </w:rPr>
  </w:style>
  <w:style w:type="character" w:customStyle="1" w:styleId="Heading1Char1">
    <w:name w:val="Heading 1 Char1"/>
    <w:aliases w:val="para Char,Para1 Char,Top 1 Char,ParaLevel1 Char,Level 1 Para Char,Level 1 Para1 Char,Level 1 Para2 Char,Level 1 Para3 Char,Level 1 Para4 Char,Level 1 Para11 Char,Level 1 Para21 Char,Level 1 Para31 Char,Level 1 Para5 Char,g Char,1 Char"/>
    <w:uiPriority w:val="9"/>
    <w:locked/>
    <w:rsid w:val="0055661C"/>
    <w:rPr>
      <w:rFonts w:ascii="Arial" w:hAnsi="Arial" w:cs="Arial"/>
      <w:b/>
      <w:bCs/>
      <w:kern w:val="32"/>
      <w:sz w:val="32"/>
      <w:szCs w:val="32"/>
      <w:lang w:val="en-AU" w:eastAsia="en-AU" w:bidi="ar-SA"/>
    </w:rPr>
  </w:style>
  <w:style w:type="character" w:customStyle="1" w:styleId="Heading2Char1">
    <w:name w:val="Heading 2 Char1"/>
    <w:aliases w:val="sub Char,Para2 Char,Head hdbk Char,h2 Char,Heading 21 Char,h21 Char,h22 Char,h23 Char,h24 Char,h25 Char,h26 Char,h27 Char,h28 Char,h29 Char,h211 Char,h221 Char,h231 Char,h241 Char,h251 Char,h261 Char,h271 Char,h281 Char,h210 Char,H2 Char"/>
    <w:uiPriority w:val="9"/>
    <w:locked/>
    <w:rsid w:val="0055661C"/>
    <w:rPr>
      <w:b/>
      <w:bCs/>
      <w:sz w:val="26"/>
      <w:szCs w:val="26"/>
      <w:lang w:val="en-AU" w:eastAsia="en-AU" w:bidi="ar-SA"/>
    </w:rPr>
  </w:style>
  <w:style w:type="character" w:customStyle="1" w:styleId="Heading3Char1">
    <w:name w:val="Heading 3 Char1"/>
    <w:aliases w:val="subsub Char,Para3 Char,head3hdbk Char,h3 Char,h31 Char,h32 Char,h311 Char,h33 Char,h312 Char,h34 Char,h313 Char,h35 Char,h314 Char,h36 Char,h315 Char,h37 Char,h316 Char,h321 Char,h3111 Char,h331 Char,h3121 Char,h341 Char,h3131 Char"/>
    <w:uiPriority w:val="9"/>
    <w:locked/>
    <w:rsid w:val="0055661C"/>
    <w:rPr>
      <w:b/>
      <w:bCs/>
      <w:szCs w:val="24"/>
    </w:rPr>
  </w:style>
  <w:style w:type="character" w:customStyle="1" w:styleId="Heading4Char1">
    <w:name w:val="Heading 4 Char1"/>
    <w:aliases w:val="Para4 Char,h4 Char,h41 Char,h42 Char,h411 Char,h43 Char,h412 Char,h44 Char,h413 Char,h45 Char,h414 Char,h46 Char,h415 Char,h47 Char,h416 Char,h421 Char,h4111 Char,h431 Char,h4121 Char,h441 Char,h4131 Char,h451 Char,h4141 Char,h461 Char"/>
    <w:uiPriority w:val="9"/>
    <w:locked/>
    <w:rsid w:val="0055661C"/>
    <w:rPr>
      <w:b/>
      <w:bCs/>
      <w:iCs/>
      <w:szCs w:val="24"/>
    </w:rPr>
  </w:style>
  <w:style w:type="character" w:customStyle="1" w:styleId="Heading5Char1">
    <w:name w:val="Heading 5 Char1"/>
    <w:aliases w:val="Para5 Char,5 sub-bullet Char,sb Char,4 Char,Spare1 Char,Level 3 - (i) Char,(i) Char,(i)1 Char,Level 3 - (i)1 Char,i. Char,1.1.1.1.1 Char"/>
    <w:locked/>
    <w:rsid w:val="0055661C"/>
    <w:rPr>
      <w:rFonts w:ascii="Arial" w:hAnsi="Arial"/>
      <w:b/>
      <w:bCs/>
      <w:iCs/>
      <w:szCs w:val="26"/>
    </w:rPr>
  </w:style>
  <w:style w:type="character" w:customStyle="1" w:styleId="Heading6Char1">
    <w:name w:val="Heading 6 Char1"/>
    <w:aliases w:val="sub-dash Char,sd Char,5 Char,Spare2 Char,A. Char,Heading 6 (a) Char,Smart 2000 Char"/>
    <w:locked/>
    <w:rsid w:val="0055661C"/>
    <w:rPr>
      <w:b/>
      <w:bCs/>
      <w:sz w:val="22"/>
      <w:szCs w:val="24"/>
    </w:rPr>
  </w:style>
  <w:style w:type="character" w:customStyle="1" w:styleId="Heading7Char1">
    <w:name w:val="Heading 7 Char1"/>
    <w:aliases w:val="Spare3 Char"/>
    <w:locked/>
    <w:rsid w:val="0055661C"/>
    <w:rPr>
      <w:sz w:val="24"/>
      <w:szCs w:val="24"/>
    </w:rPr>
  </w:style>
  <w:style w:type="character" w:customStyle="1" w:styleId="Heading8Char1">
    <w:name w:val="Heading 8 Char1"/>
    <w:aliases w:val="Spare4 Char,(A) Char"/>
    <w:locked/>
    <w:rsid w:val="0055661C"/>
    <w:rPr>
      <w:i/>
      <w:iCs/>
      <w:sz w:val="24"/>
      <w:szCs w:val="24"/>
    </w:rPr>
  </w:style>
  <w:style w:type="character" w:customStyle="1" w:styleId="Heading9Char1">
    <w:name w:val="Heading 9 Char1"/>
    <w:aliases w:val="Spare5 Char,HAPPY Char"/>
    <w:locked/>
    <w:rsid w:val="0055661C"/>
    <w:rPr>
      <w:rFonts w:ascii="Arial" w:hAnsi="Arial" w:cs="Arial"/>
      <w:sz w:val="22"/>
      <w:szCs w:val="24"/>
    </w:rPr>
  </w:style>
  <w:style w:type="character" w:customStyle="1" w:styleId="CommentTextChar1">
    <w:name w:val="Comment Text Char1"/>
    <w:link w:val="CommentText"/>
    <w:semiHidden/>
    <w:rsid w:val="0055661C"/>
    <w:rPr>
      <w:rFonts w:ascii="Arial" w:eastAsia="Calibri" w:hAnsi="Arial"/>
      <w:szCs w:val="22"/>
      <w:lang w:eastAsia="en-US"/>
    </w:rPr>
  </w:style>
  <w:style w:type="character" w:customStyle="1" w:styleId="HeaderChar1">
    <w:name w:val="Header Char1"/>
    <w:link w:val="Header"/>
    <w:rsid w:val="0055661C"/>
    <w:rPr>
      <w:rFonts w:ascii="Arial" w:eastAsia="Calibri" w:hAnsi="Arial"/>
      <w:szCs w:val="22"/>
      <w:lang w:eastAsia="en-US"/>
    </w:rPr>
  </w:style>
  <w:style w:type="character" w:customStyle="1" w:styleId="FooterChar1">
    <w:name w:val="Footer Char1"/>
    <w:link w:val="Footer"/>
    <w:rsid w:val="0055661C"/>
    <w:rPr>
      <w:rFonts w:ascii="Arial" w:eastAsia="Calibri" w:hAnsi="Arial"/>
      <w:szCs w:val="22"/>
      <w:lang w:eastAsia="en-US"/>
    </w:rPr>
  </w:style>
  <w:style w:type="character" w:customStyle="1" w:styleId="EndnoteTextChar1">
    <w:name w:val="Endnote Text Char1"/>
    <w:link w:val="EndnoteText"/>
    <w:semiHidden/>
    <w:locked/>
    <w:rsid w:val="0055661C"/>
    <w:rPr>
      <w:rFonts w:ascii="Arial" w:eastAsia="Calibri" w:hAnsi="Arial"/>
      <w:lang w:val="en-AU" w:eastAsia="en-US" w:bidi="ar-SA"/>
    </w:rPr>
  </w:style>
  <w:style w:type="character" w:customStyle="1" w:styleId="BodyTextChar1">
    <w:name w:val="Body Text Char1"/>
    <w:link w:val="BodyText"/>
    <w:locked/>
    <w:rsid w:val="0055661C"/>
    <w:rPr>
      <w:rFonts w:ascii="Arial" w:eastAsia="Calibri" w:hAnsi="Arial"/>
      <w:szCs w:val="22"/>
      <w:lang w:val="en-AU" w:eastAsia="en-US" w:bidi="ar-SA"/>
    </w:rPr>
  </w:style>
  <w:style w:type="character" w:styleId="Emphasis">
    <w:name w:val="Emphasis"/>
    <w:qFormat/>
    <w:rsid w:val="0055661C"/>
    <w:rPr>
      <w:i/>
      <w:iCs/>
    </w:rPr>
  </w:style>
  <w:style w:type="character" w:customStyle="1" w:styleId="CommentSubjectChar1">
    <w:name w:val="Comment Subject Char1"/>
    <w:link w:val="CommentSubject"/>
    <w:semiHidden/>
    <w:rsid w:val="0055661C"/>
    <w:rPr>
      <w:rFonts w:ascii="Arial" w:eastAsia="Calibri" w:hAnsi="Arial"/>
      <w:b/>
      <w:bCs/>
      <w:szCs w:val="22"/>
      <w:lang w:eastAsia="en-US"/>
    </w:rPr>
  </w:style>
  <w:style w:type="character" w:customStyle="1" w:styleId="BalloonTextChar1">
    <w:name w:val="Balloon Text Char1"/>
    <w:link w:val="BalloonText"/>
    <w:semiHidden/>
    <w:rsid w:val="0055661C"/>
    <w:rPr>
      <w:rFonts w:ascii="Tahoma" w:eastAsia="Calibri" w:hAnsi="Tahoma" w:cs="Tahoma"/>
      <w:sz w:val="16"/>
      <w:szCs w:val="16"/>
      <w:lang w:eastAsia="en-US"/>
    </w:rPr>
  </w:style>
  <w:style w:type="paragraph" w:customStyle="1" w:styleId="COTCOCLV2-ASDEFCON">
    <w:name w:val="COT/COC LV2 - ASDEFCON"/>
    <w:basedOn w:val="ASDEFCONNormal"/>
    <w:next w:val="COTCOCLV3-ASDEFCON"/>
    <w:rsid w:val="005C4F46"/>
    <w:pPr>
      <w:keepNext/>
      <w:keepLines/>
      <w:numPr>
        <w:ilvl w:val="1"/>
        <w:numId w:val="8"/>
      </w:numPr>
      <w:pBdr>
        <w:bottom w:val="single" w:sz="4" w:space="1" w:color="auto"/>
      </w:pBdr>
    </w:pPr>
    <w:rPr>
      <w:b/>
    </w:rPr>
  </w:style>
  <w:style w:type="paragraph" w:customStyle="1" w:styleId="ASDEFCONNormal">
    <w:name w:val="ASDEFCON Normal"/>
    <w:link w:val="ASDEFCONNormalChar"/>
    <w:rsid w:val="005C4F46"/>
    <w:pPr>
      <w:spacing w:after="120"/>
      <w:jc w:val="both"/>
    </w:pPr>
    <w:rPr>
      <w:rFonts w:ascii="Arial" w:hAnsi="Arial"/>
      <w:color w:val="000000"/>
      <w:szCs w:val="40"/>
    </w:rPr>
  </w:style>
  <w:style w:type="character" w:customStyle="1" w:styleId="ASDEFCONNormalChar">
    <w:name w:val="ASDEFCON Normal Char"/>
    <w:link w:val="ASDEFCONNormal"/>
    <w:rsid w:val="005C4F46"/>
    <w:rPr>
      <w:rFonts w:ascii="Arial" w:hAnsi="Arial"/>
      <w:color w:val="000000"/>
      <w:szCs w:val="40"/>
    </w:rPr>
  </w:style>
  <w:style w:type="paragraph" w:customStyle="1" w:styleId="COTCOCLV3-ASDEFCON">
    <w:name w:val="COT/COC LV3 - ASDEFCON"/>
    <w:basedOn w:val="ASDEFCONNormal"/>
    <w:rsid w:val="005C4F46"/>
    <w:pPr>
      <w:numPr>
        <w:ilvl w:val="2"/>
        <w:numId w:val="8"/>
      </w:numPr>
    </w:pPr>
  </w:style>
  <w:style w:type="paragraph" w:customStyle="1" w:styleId="COTCOCLV1-ASDEFCON">
    <w:name w:val="COT/COC LV1 - ASDEFCON"/>
    <w:basedOn w:val="ASDEFCONNormal"/>
    <w:next w:val="COTCOCLV2-ASDEFCON"/>
    <w:rsid w:val="005C4F46"/>
    <w:pPr>
      <w:keepNext/>
      <w:keepLines/>
      <w:numPr>
        <w:numId w:val="8"/>
      </w:numPr>
      <w:spacing w:before="240"/>
    </w:pPr>
    <w:rPr>
      <w:b/>
      <w:caps/>
    </w:rPr>
  </w:style>
  <w:style w:type="paragraph" w:customStyle="1" w:styleId="COTCOCLV4-ASDEFCON">
    <w:name w:val="COT/COC LV4 - ASDEFCON"/>
    <w:basedOn w:val="ASDEFCONNormal"/>
    <w:rsid w:val="005C4F46"/>
    <w:pPr>
      <w:numPr>
        <w:ilvl w:val="3"/>
        <w:numId w:val="8"/>
      </w:numPr>
    </w:pPr>
  </w:style>
  <w:style w:type="paragraph" w:customStyle="1" w:styleId="COTCOCLV5-ASDEFCON">
    <w:name w:val="COT/COC LV5 - ASDEFCON"/>
    <w:basedOn w:val="ASDEFCONNormal"/>
    <w:rsid w:val="005C4F46"/>
    <w:pPr>
      <w:numPr>
        <w:ilvl w:val="4"/>
        <w:numId w:val="8"/>
      </w:numPr>
    </w:pPr>
  </w:style>
  <w:style w:type="paragraph" w:customStyle="1" w:styleId="COTCOCLV6-ASDEFCON">
    <w:name w:val="COT/COC LV6 - ASDEFCON"/>
    <w:basedOn w:val="ASDEFCONNormal"/>
    <w:rsid w:val="005C4F46"/>
    <w:pPr>
      <w:keepLines/>
      <w:numPr>
        <w:ilvl w:val="5"/>
        <w:numId w:val="8"/>
      </w:numPr>
    </w:pPr>
  </w:style>
  <w:style w:type="paragraph" w:customStyle="1" w:styleId="ASDEFCONOption">
    <w:name w:val="ASDEFCON Option"/>
    <w:basedOn w:val="ASDEFCONNormal"/>
    <w:rsid w:val="005C4F46"/>
    <w:pPr>
      <w:keepNext/>
      <w:spacing w:before="60"/>
    </w:pPr>
    <w:rPr>
      <w:b/>
      <w:i/>
      <w:szCs w:val="24"/>
    </w:rPr>
  </w:style>
  <w:style w:type="paragraph" w:customStyle="1" w:styleId="NoteToDrafters-ASDEFCON">
    <w:name w:val="Note To Drafters - ASDEFCON"/>
    <w:basedOn w:val="ASDEFCONNormal"/>
    <w:rsid w:val="005C4F46"/>
    <w:pPr>
      <w:keepNext/>
      <w:shd w:val="clear" w:color="auto" w:fill="000000"/>
    </w:pPr>
    <w:rPr>
      <w:b/>
      <w:i/>
      <w:color w:val="FFFFFF"/>
    </w:rPr>
  </w:style>
  <w:style w:type="paragraph" w:customStyle="1" w:styleId="NoteToTenderers-ASDEFCON">
    <w:name w:val="Note To Tenderers - ASDEFCON"/>
    <w:basedOn w:val="ASDEFCONNormal"/>
    <w:rsid w:val="005C4F46"/>
    <w:pPr>
      <w:keepNext/>
      <w:shd w:val="pct15" w:color="auto" w:fill="auto"/>
    </w:pPr>
    <w:rPr>
      <w:b/>
      <w:i/>
    </w:rPr>
  </w:style>
  <w:style w:type="paragraph" w:customStyle="1" w:styleId="ASDEFCONTitle">
    <w:name w:val="ASDEFCON Title"/>
    <w:basedOn w:val="ASDEFCONNormal"/>
    <w:rsid w:val="005C4F46"/>
    <w:pPr>
      <w:keepLines/>
      <w:spacing w:before="240"/>
      <w:jc w:val="center"/>
    </w:pPr>
    <w:rPr>
      <w:b/>
      <w:caps/>
    </w:rPr>
  </w:style>
  <w:style w:type="paragraph" w:customStyle="1" w:styleId="ATTANNLV1-ASDEFCON">
    <w:name w:val="ATT/ANN LV1 - ASDEFCON"/>
    <w:basedOn w:val="ASDEFCONNormal"/>
    <w:next w:val="ATTANNLV2-ASDEFCON"/>
    <w:rsid w:val="005C4F46"/>
    <w:pPr>
      <w:keepNext/>
      <w:keepLines/>
      <w:numPr>
        <w:numId w:val="32"/>
      </w:numPr>
      <w:spacing w:before="240"/>
    </w:pPr>
    <w:rPr>
      <w:rFonts w:ascii="Arial Bold" w:hAnsi="Arial Bold"/>
      <w:b/>
      <w:caps/>
      <w:szCs w:val="24"/>
    </w:rPr>
  </w:style>
  <w:style w:type="paragraph" w:customStyle="1" w:styleId="ATTANNLV2-ASDEFCON">
    <w:name w:val="ATT/ANN LV2 - ASDEFCON"/>
    <w:basedOn w:val="ASDEFCONNormal"/>
    <w:link w:val="ATTANNLV2-ASDEFCONChar"/>
    <w:rsid w:val="005C4F46"/>
    <w:pPr>
      <w:numPr>
        <w:ilvl w:val="1"/>
        <w:numId w:val="32"/>
      </w:numPr>
    </w:pPr>
    <w:rPr>
      <w:szCs w:val="24"/>
    </w:rPr>
  </w:style>
  <w:style w:type="character" w:customStyle="1" w:styleId="ATTANNLV2-ASDEFCONChar">
    <w:name w:val="ATT/ANN LV2 - ASDEFCON Char"/>
    <w:link w:val="ATTANNLV2-ASDEFCON"/>
    <w:rsid w:val="005C4F46"/>
    <w:rPr>
      <w:rFonts w:ascii="Arial" w:hAnsi="Arial"/>
      <w:color w:val="000000"/>
      <w:szCs w:val="24"/>
    </w:rPr>
  </w:style>
  <w:style w:type="paragraph" w:customStyle="1" w:styleId="ATTANNLV3-ASDEFCON">
    <w:name w:val="ATT/ANN LV3 - ASDEFCON"/>
    <w:basedOn w:val="ASDEFCONNormal"/>
    <w:rsid w:val="005C4F46"/>
    <w:pPr>
      <w:numPr>
        <w:ilvl w:val="2"/>
        <w:numId w:val="32"/>
      </w:numPr>
    </w:pPr>
    <w:rPr>
      <w:szCs w:val="24"/>
    </w:rPr>
  </w:style>
  <w:style w:type="paragraph" w:customStyle="1" w:styleId="ATTANNLV4-ASDEFCON">
    <w:name w:val="ATT/ANN LV4 - ASDEFCON"/>
    <w:basedOn w:val="ASDEFCONNormal"/>
    <w:rsid w:val="005C4F46"/>
    <w:pPr>
      <w:numPr>
        <w:ilvl w:val="3"/>
        <w:numId w:val="32"/>
      </w:numPr>
    </w:pPr>
    <w:rPr>
      <w:szCs w:val="24"/>
    </w:rPr>
  </w:style>
  <w:style w:type="paragraph" w:customStyle="1" w:styleId="ASDEFCONCoverTitle">
    <w:name w:val="ASDEFCON Cover Title"/>
    <w:rsid w:val="005C4F46"/>
    <w:pPr>
      <w:jc w:val="center"/>
    </w:pPr>
    <w:rPr>
      <w:rFonts w:ascii="Georgia" w:hAnsi="Georgia"/>
      <w:b/>
      <w:color w:val="000000"/>
      <w:sz w:val="100"/>
      <w:szCs w:val="24"/>
    </w:rPr>
  </w:style>
  <w:style w:type="paragraph" w:customStyle="1" w:styleId="ASDEFCONHeaderFooterLeft">
    <w:name w:val="ASDEFCON Header/Footer Left"/>
    <w:basedOn w:val="ASDEFCONNormal"/>
    <w:rsid w:val="005C4F46"/>
    <w:pPr>
      <w:spacing w:after="0"/>
      <w:jc w:val="left"/>
    </w:pPr>
    <w:rPr>
      <w:sz w:val="16"/>
      <w:szCs w:val="24"/>
    </w:rPr>
  </w:style>
  <w:style w:type="paragraph" w:customStyle="1" w:styleId="ASDEFCONCoverPageIncorp">
    <w:name w:val="ASDEFCON Cover Page Incorp"/>
    <w:rsid w:val="005C4F46"/>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5C4F46"/>
    <w:rPr>
      <w:b/>
      <w:i/>
    </w:rPr>
  </w:style>
  <w:style w:type="paragraph" w:customStyle="1" w:styleId="COTCOCLV2NONUM-ASDEFCON">
    <w:name w:val="COT/COC LV2 NONUM - ASDEFCON"/>
    <w:basedOn w:val="COTCOCLV2-ASDEFCON"/>
    <w:next w:val="COTCOCLV3-ASDEFCON"/>
    <w:rsid w:val="005C4F46"/>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5C4F46"/>
    <w:pPr>
      <w:keepNext w:val="0"/>
      <w:numPr>
        <w:numId w:val="0"/>
      </w:numPr>
      <w:ind w:left="851"/>
    </w:pPr>
    <w:rPr>
      <w:bCs/>
      <w:szCs w:val="20"/>
    </w:rPr>
  </w:style>
  <w:style w:type="paragraph" w:customStyle="1" w:styleId="COTCOCLV3NONUM-ASDEFCON">
    <w:name w:val="COT/COC LV3 NONUM - ASDEFCON"/>
    <w:basedOn w:val="COTCOCLV3-ASDEFCON"/>
    <w:next w:val="COTCOCLV3-ASDEFCON"/>
    <w:rsid w:val="005C4F46"/>
    <w:pPr>
      <w:numPr>
        <w:ilvl w:val="0"/>
        <w:numId w:val="0"/>
      </w:numPr>
      <w:ind w:left="851"/>
    </w:pPr>
    <w:rPr>
      <w:szCs w:val="20"/>
    </w:rPr>
  </w:style>
  <w:style w:type="paragraph" w:customStyle="1" w:styleId="COTCOCLV4NONUM-ASDEFCON">
    <w:name w:val="COT/COC LV4 NONUM - ASDEFCON"/>
    <w:basedOn w:val="COTCOCLV4-ASDEFCON"/>
    <w:next w:val="COTCOCLV4-ASDEFCON"/>
    <w:rsid w:val="005C4F46"/>
    <w:pPr>
      <w:numPr>
        <w:ilvl w:val="0"/>
        <w:numId w:val="0"/>
      </w:numPr>
      <w:ind w:left="1418"/>
    </w:pPr>
    <w:rPr>
      <w:szCs w:val="20"/>
    </w:rPr>
  </w:style>
  <w:style w:type="paragraph" w:customStyle="1" w:styleId="COTCOCLV5NONUM-ASDEFCON">
    <w:name w:val="COT/COC LV5 NONUM - ASDEFCON"/>
    <w:basedOn w:val="COTCOCLV5-ASDEFCON"/>
    <w:next w:val="COTCOCLV5-ASDEFCON"/>
    <w:rsid w:val="005C4F46"/>
    <w:pPr>
      <w:numPr>
        <w:ilvl w:val="0"/>
        <w:numId w:val="0"/>
      </w:numPr>
      <w:ind w:left="1985"/>
    </w:pPr>
    <w:rPr>
      <w:szCs w:val="20"/>
    </w:rPr>
  </w:style>
  <w:style w:type="paragraph" w:customStyle="1" w:styleId="COTCOCLV6NONUM-ASDEFCON">
    <w:name w:val="COT/COC LV6 NONUM - ASDEFCON"/>
    <w:basedOn w:val="COTCOCLV6-ASDEFCON"/>
    <w:next w:val="COTCOCLV6-ASDEFCON"/>
    <w:rsid w:val="005C4F46"/>
    <w:pPr>
      <w:numPr>
        <w:ilvl w:val="0"/>
        <w:numId w:val="0"/>
      </w:numPr>
      <w:ind w:left="2552"/>
    </w:pPr>
    <w:rPr>
      <w:szCs w:val="20"/>
    </w:rPr>
  </w:style>
  <w:style w:type="paragraph" w:customStyle="1" w:styleId="ATTANNLV1NONUM-ASDEFCON">
    <w:name w:val="ATT/ANN LV1 NONUM - ASDEFCON"/>
    <w:basedOn w:val="ATTANNLV1-ASDEFCON"/>
    <w:next w:val="ATTANNLV2-ASDEFCON"/>
    <w:rsid w:val="005C4F46"/>
    <w:pPr>
      <w:numPr>
        <w:numId w:val="0"/>
      </w:numPr>
      <w:ind w:left="851"/>
    </w:pPr>
    <w:rPr>
      <w:bCs/>
      <w:szCs w:val="20"/>
    </w:rPr>
  </w:style>
  <w:style w:type="paragraph" w:customStyle="1" w:styleId="ATTANNLV2NONUM-ASDEFCON">
    <w:name w:val="ATT/ANN LV2 NONUM - ASDEFCON"/>
    <w:basedOn w:val="ATTANNLV2-ASDEFCON"/>
    <w:next w:val="ATTANNLV2-ASDEFCON"/>
    <w:rsid w:val="005C4F46"/>
    <w:pPr>
      <w:numPr>
        <w:ilvl w:val="0"/>
        <w:numId w:val="0"/>
      </w:numPr>
      <w:ind w:left="851"/>
    </w:pPr>
    <w:rPr>
      <w:szCs w:val="20"/>
    </w:rPr>
  </w:style>
  <w:style w:type="paragraph" w:customStyle="1" w:styleId="ATTANNLV3NONUM-ASDEFCON">
    <w:name w:val="ATT/ANN LV3 NONUM - ASDEFCON"/>
    <w:basedOn w:val="ATTANNLV3-ASDEFCON"/>
    <w:next w:val="ATTANNLV3-ASDEFCON"/>
    <w:rsid w:val="005C4F46"/>
    <w:pPr>
      <w:numPr>
        <w:ilvl w:val="0"/>
        <w:numId w:val="0"/>
      </w:numPr>
      <w:ind w:left="1418"/>
    </w:pPr>
    <w:rPr>
      <w:szCs w:val="20"/>
    </w:rPr>
  </w:style>
  <w:style w:type="paragraph" w:customStyle="1" w:styleId="ATTANNLV4NONUM-ASDEFCON">
    <w:name w:val="ATT/ANN LV4 NONUM - ASDEFCON"/>
    <w:basedOn w:val="ATTANNLV4-ASDEFCON"/>
    <w:next w:val="ATTANNLV4-ASDEFCON"/>
    <w:rsid w:val="005C4F46"/>
    <w:pPr>
      <w:numPr>
        <w:ilvl w:val="0"/>
        <w:numId w:val="0"/>
      </w:numPr>
      <w:ind w:left="1985"/>
    </w:pPr>
    <w:rPr>
      <w:szCs w:val="20"/>
    </w:rPr>
  </w:style>
  <w:style w:type="paragraph" w:customStyle="1" w:styleId="NoteToDraftersBullets-ASDEFCON">
    <w:name w:val="Note To Drafters Bullets - ASDEFCON"/>
    <w:basedOn w:val="NoteToDrafters-ASDEFCON"/>
    <w:rsid w:val="005C4F46"/>
    <w:pPr>
      <w:numPr>
        <w:numId w:val="10"/>
      </w:numPr>
    </w:pPr>
    <w:rPr>
      <w:bCs/>
      <w:iCs/>
      <w:szCs w:val="20"/>
    </w:rPr>
  </w:style>
  <w:style w:type="paragraph" w:customStyle="1" w:styleId="NoteToDraftersList-ASDEFCON">
    <w:name w:val="Note To Drafters List - ASDEFCON"/>
    <w:basedOn w:val="NoteToDrafters-ASDEFCON"/>
    <w:rsid w:val="005C4F46"/>
    <w:pPr>
      <w:numPr>
        <w:numId w:val="11"/>
      </w:numPr>
    </w:pPr>
    <w:rPr>
      <w:bCs/>
      <w:iCs/>
      <w:szCs w:val="20"/>
    </w:rPr>
  </w:style>
  <w:style w:type="paragraph" w:customStyle="1" w:styleId="NoteToTenderersBullets-ASDEFCON">
    <w:name w:val="Note To Tenderers Bullets - ASDEFCON"/>
    <w:basedOn w:val="NoteToTenderers-ASDEFCON"/>
    <w:rsid w:val="005C4F46"/>
    <w:pPr>
      <w:numPr>
        <w:numId w:val="12"/>
      </w:numPr>
    </w:pPr>
    <w:rPr>
      <w:bCs/>
      <w:iCs/>
      <w:szCs w:val="20"/>
    </w:rPr>
  </w:style>
  <w:style w:type="paragraph" w:customStyle="1" w:styleId="NoteToTenderersList-ASDEFCON">
    <w:name w:val="Note To Tenderers List - ASDEFCON"/>
    <w:basedOn w:val="NoteToTenderers-ASDEFCON"/>
    <w:rsid w:val="005C4F46"/>
    <w:pPr>
      <w:numPr>
        <w:numId w:val="13"/>
      </w:numPr>
    </w:pPr>
    <w:rPr>
      <w:bCs/>
      <w:iCs/>
      <w:szCs w:val="20"/>
    </w:rPr>
  </w:style>
  <w:style w:type="paragraph" w:customStyle="1" w:styleId="SOWHL1-ASDEFCON">
    <w:name w:val="SOW HL1 - ASDEFCON"/>
    <w:basedOn w:val="ASDEFCONNormal"/>
    <w:next w:val="SOWHL2-ASDEFCON"/>
    <w:qFormat/>
    <w:rsid w:val="005C4F46"/>
    <w:pPr>
      <w:keepNext/>
      <w:numPr>
        <w:numId w:val="5"/>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5C4F46"/>
    <w:pPr>
      <w:keepNext/>
      <w:numPr>
        <w:ilvl w:val="1"/>
        <w:numId w:val="5"/>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5C4F46"/>
    <w:pPr>
      <w:keepNext/>
      <w:numPr>
        <w:ilvl w:val="2"/>
        <w:numId w:val="5"/>
      </w:numPr>
    </w:pPr>
    <w:rPr>
      <w:rFonts w:eastAsia="Calibri"/>
      <w:b/>
      <w:szCs w:val="22"/>
      <w:lang w:eastAsia="en-US"/>
    </w:rPr>
  </w:style>
  <w:style w:type="paragraph" w:customStyle="1" w:styleId="SOWHL4-ASDEFCON">
    <w:name w:val="SOW HL4 - ASDEFCON"/>
    <w:basedOn w:val="ASDEFCONNormal"/>
    <w:qFormat/>
    <w:rsid w:val="005C4F46"/>
    <w:pPr>
      <w:keepNext/>
      <w:numPr>
        <w:ilvl w:val="3"/>
        <w:numId w:val="5"/>
      </w:numPr>
    </w:pPr>
    <w:rPr>
      <w:rFonts w:eastAsia="Calibri"/>
      <w:b/>
      <w:szCs w:val="22"/>
      <w:lang w:eastAsia="en-US"/>
    </w:rPr>
  </w:style>
  <w:style w:type="paragraph" w:customStyle="1" w:styleId="SOWHL5-ASDEFCON">
    <w:name w:val="SOW HL5 - ASDEFCON"/>
    <w:basedOn w:val="ASDEFCONNormal"/>
    <w:qFormat/>
    <w:rsid w:val="005C4F46"/>
    <w:pPr>
      <w:keepNext/>
      <w:numPr>
        <w:ilvl w:val="4"/>
        <w:numId w:val="5"/>
      </w:numPr>
    </w:pPr>
    <w:rPr>
      <w:rFonts w:eastAsia="Calibri"/>
      <w:b/>
      <w:szCs w:val="22"/>
      <w:lang w:eastAsia="en-US"/>
    </w:rPr>
  </w:style>
  <w:style w:type="paragraph" w:customStyle="1" w:styleId="SOWSubL1-ASDEFCON">
    <w:name w:val="SOW SubL1 - ASDEFCON"/>
    <w:basedOn w:val="ASDEFCONNormal"/>
    <w:qFormat/>
    <w:rsid w:val="005C4F46"/>
    <w:pPr>
      <w:numPr>
        <w:ilvl w:val="5"/>
        <w:numId w:val="5"/>
      </w:numPr>
    </w:pPr>
    <w:rPr>
      <w:rFonts w:eastAsia="Calibri"/>
      <w:szCs w:val="22"/>
      <w:lang w:eastAsia="en-US"/>
    </w:rPr>
  </w:style>
  <w:style w:type="paragraph" w:customStyle="1" w:styleId="SOWHL1NONUM-ASDEFCON">
    <w:name w:val="SOW HL1 NONUM - ASDEFCON"/>
    <w:basedOn w:val="SOWHL1-ASDEFCON"/>
    <w:next w:val="SOWHL2-ASDEFCON"/>
    <w:rsid w:val="005C4F46"/>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5C4F46"/>
    <w:pPr>
      <w:numPr>
        <w:ilvl w:val="0"/>
        <w:numId w:val="0"/>
      </w:numPr>
      <w:ind w:left="1134"/>
    </w:pPr>
    <w:rPr>
      <w:rFonts w:eastAsia="Times New Roman"/>
      <w:bCs/>
      <w:szCs w:val="20"/>
    </w:rPr>
  </w:style>
  <w:style w:type="paragraph" w:customStyle="1" w:styleId="SOWTL2-ASDEFCON">
    <w:name w:val="SOW TL2 - ASDEFCON"/>
    <w:basedOn w:val="SOWHL2-ASDEFCON"/>
    <w:rsid w:val="005C4F46"/>
    <w:pPr>
      <w:keepNext w:val="0"/>
      <w:pBdr>
        <w:bottom w:val="none" w:sz="0" w:space="0" w:color="auto"/>
      </w:pBdr>
    </w:pPr>
    <w:rPr>
      <w:b w:val="0"/>
    </w:rPr>
  </w:style>
  <w:style w:type="paragraph" w:customStyle="1" w:styleId="SOWTL3NONUM-ASDEFCON">
    <w:name w:val="SOW TL3 NONUM - ASDEFCON"/>
    <w:basedOn w:val="SOWTL3-ASDEFCON"/>
    <w:next w:val="SOWTL3-ASDEFCON"/>
    <w:rsid w:val="005C4F46"/>
    <w:pPr>
      <w:numPr>
        <w:ilvl w:val="0"/>
        <w:numId w:val="0"/>
      </w:numPr>
      <w:ind w:left="1134"/>
    </w:pPr>
    <w:rPr>
      <w:rFonts w:eastAsia="Times New Roman"/>
      <w:bCs/>
      <w:szCs w:val="20"/>
    </w:rPr>
  </w:style>
  <w:style w:type="paragraph" w:customStyle="1" w:styleId="SOWTL3-ASDEFCON">
    <w:name w:val="SOW TL3 - ASDEFCON"/>
    <w:basedOn w:val="SOWHL3-ASDEFCON"/>
    <w:rsid w:val="005C4F46"/>
    <w:pPr>
      <w:keepNext w:val="0"/>
    </w:pPr>
    <w:rPr>
      <w:b w:val="0"/>
    </w:rPr>
  </w:style>
  <w:style w:type="paragraph" w:customStyle="1" w:styleId="SOWTL4NONUM-ASDEFCON">
    <w:name w:val="SOW TL4 NONUM - ASDEFCON"/>
    <w:basedOn w:val="SOWTL4-ASDEFCON"/>
    <w:next w:val="SOWTL4-ASDEFCON"/>
    <w:rsid w:val="005C4F46"/>
    <w:pPr>
      <w:numPr>
        <w:ilvl w:val="0"/>
        <w:numId w:val="0"/>
      </w:numPr>
      <w:ind w:left="1134"/>
    </w:pPr>
    <w:rPr>
      <w:rFonts w:eastAsia="Times New Roman"/>
      <w:bCs/>
      <w:szCs w:val="20"/>
    </w:rPr>
  </w:style>
  <w:style w:type="paragraph" w:customStyle="1" w:styleId="SOWTL4-ASDEFCON">
    <w:name w:val="SOW TL4 - ASDEFCON"/>
    <w:basedOn w:val="SOWHL4-ASDEFCON"/>
    <w:rsid w:val="005C4F46"/>
    <w:pPr>
      <w:keepNext w:val="0"/>
    </w:pPr>
    <w:rPr>
      <w:b w:val="0"/>
    </w:rPr>
  </w:style>
  <w:style w:type="paragraph" w:customStyle="1" w:styleId="SOWTL5NONUM-ASDEFCON">
    <w:name w:val="SOW TL5 NONUM - ASDEFCON"/>
    <w:basedOn w:val="SOWHL5-ASDEFCON"/>
    <w:next w:val="SOWTL5-ASDEFCON"/>
    <w:rsid w:val="005C4F46"/>
    <w:pPr>
      <w:keepNext w:val="0"/>
      <w:numPr>
        <w:ilvl w:val="0"/>
        <w:numId w:val="0"/>
      </w:numPr>
      <w:ind w:left="1134"/>
    </w:pPr>
    <w:rPr>
      <w:b w:val="0"/>
    </w:rPr>
  </w:style>
  <w:style w:type="paragraph" w:customStyle="1" w:styleId="SOWTL5-ASDEFCON">
    <w:name w:val="SOW TL5 - ASDEFCON"/>
    <w:basedOn w:val="SOWHL5-ASDEFCON"/>
    <w:rsid w:val="005C4F46"/>
    <w:pPr>
      <w:keepNext w:val="0"/>
    </w:pPr>
    <w:rPr>
      <w:b w:val="0"/>
    </w:rPr>
  </w:style>
  <w:style w:type="paragraph" w:customStyle="1" w:styleId="SOWSubL2-ASDEFCON">
    <w:name w:val="SOW SubL2 - ASDEFCON"/>
    <w:basedOn w:val="ASDEFCONNormal"/>
    <w:qFormat/>
    <w:rsid w:val="005C4F46"/>
    <w:pPr>
      <w:numPr>
        <w:ilvl w:val="6"/>
        <w:numId w:val="5"/>
      </w:numPr>
    </w:pPr>
    <w:rPr>
      <w:rFonts w:eastAsia="Calibri"/>
      <w:szCs w:val="22"/>
      <w:lang w:eastAsia="en-US"/>
    </w:rPr>
  </w:style>
  <w:style w:type="paragraph" w:customStyle="1" w:styleId="SOWSubL1NONUM-ASDEFCON">
    <w:name w:val="SOW SubL1 NONUM - ASDEFCON"/>
    <w:basedOn w:val="SOWSubL1-ASDEFCON"/>
    <w:next w:val="SOWSubL1-ASDEFCON"/>
    <w:qFormat/>
    <w:rsid w:val="005C4F46"/>
    <w:pPr>
      <w:numPr>
        <w:numId w:val="0"/>
      </w:numPr>
      <w:ind w:left="1701"/>
    </w:pPr>
  </w:style>
  <w:style w:type="paragraph" w:customStyle="1" w:styleId="SOWSubL2NONUM-ASDEFCON">
    <w:name w:val="SOW SubL2 NONUM - ASDEFCON"/>
    <w:basedOn w:val="SOWSubL2-ASDEFCON"/>
    <w:next w:val="SOWSubL2-ASDEFCON"/>
    <w:qFormat/>
    <w:rsid w:val="005C4F46"/>
    <w:pPr>
      <w:numPr>
        <w:ilvl w:val="0"/>
        <w:numId w:val="0"/>
      </w:numPr>
      <w:ind w:left="2268"/>
    </w:pPr>
  </w:style>
  <w:style w:type="paragraph" w:customStyle="1" w:styleId="ASDEFCONTextBlock">
    <w:name w:val="ASDEFCON TextBlock"/>
    <w:basedOn w:val="ASDEFCONNormal"/>
    <w:qFormat/>
    <w:rsid w:val="005C4F46"/>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5C4F46"/>
    <w:pPr>
      <w:numPr>
        <w:numId w:val="14"/>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5C4F46"/>
    <w:pPr>
      <w:keepNext/>
      <w:spacing w:before="240"/>
    </w:pPr>
    <w:rPr>
      <w:rFonts w:ascii="Arial Bold" w:hAnsi="Arial Bold"/>
      <w:b/>
      <w:bCs/>
      <w:caps/>
      <w:szCs w:val="20"/>
    </w:rPr>
  </w:style>
  <w:style w:type="paragraph" w:customStyle="1" w:styleId="Table8ptHeading-ASDEFCON">
    <w:name w:val="Table 8pt Heading - ASDEFCON"/>
    <w:basedOn w:val="ASDEFCONNormal"/>
    <w:rsid w:val="005C4F46"/>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5C4F46"/>
    <w:pPr>
      <w:numPr>
        <w:numId w:val="23"/>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5C4F46"/>
    <w:pPr>
      <w:numPr>
        <w:numId w:val="24"/>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5C4F46"/>
    <w:rPr>
      <w:rFonts w:ascii="Arial" w:eastAsia="Calibri" w:hAnsi="Arial"/>
      <w:color w:val="000000"/>
      <w:szCs w:val="22"/>
      <w:lang w:eastAsia="en-US"/>
    </w:rPr>
  </w:style>
  <w:style w:type="paragraph" w:customStyle="1" w:styleId="Table8ptSub1-ASDEFCON">
    <w:name w:val="Table 8pt Sub1 - ASDEFCON"/>
    <w:basedOn w:val="Table8ptText-ASDEFCON"/>
    <w:rsid w:val="005C4F46"/>
    <w:pPr>
      <w:numPr>
        <w:ilvl w:val="1"/>
      </w:numPr>
    </w:pPr>
  </w:style>
  <w:style w:type="paragraph" w:customStyle="1" w:styleId="Table8ptSub2-ASDEFCON">
    <w:name w:val="Table 8pt Sub2 - ASDEFCON"/>
    <w:basedOn w:val="Table8ptText-ASDEFCON"/>
    <w:rsid w:val="005C4F46"/>
    <w:pPr>
      <w:numPr>
        <w:ilvl w:val="2"/>
      </w:numPr>
    </w:pPr>
  </w:style>
  <w:style w:type="paragraph" w:customStyle="1" w:styleId="Table10ptHeading-ASDEFCON">
    <w:name w:val="Table 10pt Heading - ASDEFCON"/>
    <w:basedOn w:val="ASDEFCONNormal"/>
    <w:rsid w:val="005C4F46"/>
    <w:pPr>
      <w:keepNext/>
      <w:spacing w:before="60" w:after="60"/>
      <w:jc w:val="center"/>
    </w:pPr>
    <w:rPr>
      <w:b/>
    </w:rPr>
  </w:style>
  <w:style w:type="paragraph" w:customStyle="1" w:styleId="Table8ptBP1-ASDEFCON">
    <w:name w:val="Table 8pt BP1 - ASDEFCON"/>
    <w:basedOn w:val="Table8ptText-ASDEFCON"/>
    <w:rsid w:val="005C4F46"/>
    <w:pPr>
      <w:numPr>
        <w:numId w:val="15"/>
      </w:numPr>
    </w:pPr>
  </w:style>
  <w:style w:type="paragraph" w:customStyle="1" w:styleId="Table8ptBP2-ASDEFCON">
    <w:name w:val="Table 8pt BP2 - ASDEFCON"/>
    <w:basedOn w:val="Table8ptText-ASDEFCON"/>
    <w:rsid w:val="005C4F46"/>
    <w:pPr>
      <w:numPr>
        <w:ilvl w:val="1"/>
        <w:numId w:val="15"/>
      </w:numPr>
      <w:tabs>
        <w:tab w:val="clear" w:pos="284"/>
      </w:tabs>
    </w:pPr>
    <w:rPr>
      <w:iCs/>
    </w:rPr>
  </w:style>
  <w:style w:type="paragraph" w:customStyle="1" w:styleId="ASDEFCONBulletsLV1">
    <w:name w:val="ASDEFCON Bullets LV1"/>
    <w:basedOn w:val="ASDEFCONNormal"/>
    <w:rsid w:val="005C4F46"/>
    <w:pPr>
      <w:numPr>
        <w:numId w:val="17"/>
      </w:numPr>
    </w:pPr>
    <w:rPr>
      <w:rFonts w:eastAsia="Calibri"/>
      <w:szCs w:val="22"/>
      <w:lang w:eastAsia="en-US"/>
    </w:rPr>
  </w:style>
  <w:style w:type="paragraph" w:customStyle="1" w:styleId="Table10ptSub1-ASDEFCON">
    <w:name w:val="Table 10pt Sub1 - ASDEFCON"/>
    <w:basedOn w:val="Table10ptText-ASDEFCON"/>
    <w:rsid w:val="005C4F46"/>
    <w:pPr>
      <w:numPr>
        <w:ilvl w:val="1"/>
      </w:numPr>
      <w:jc w:val="both"/>
    </w:pPr>
  </w:style>
  <w:style w:type="paragraph" w:customStyle="1" w:styleId="Table10ptSub2-ASDEFCON">
    <w:name w:val="Table 10pt Sub2 - ASDEFCON"/>
    <w:basedOn w:val="Table10ptText-ASDEFCON"/>
    <w:rsid w:val="005C4F46"/>
    <w:pPr>
      <w:numPr>
        <w:ilvl w:val="2"/>
      </w:numPr>
      <w:jc w:val="both"/>
    </w:pPr>
  </w:style>
  <w:style w:type="paragraph" w:customStyle="1" w:styleId="ASDEFCONBulletsLV2">
    <w:name w:val="ASDEFCON Bullets LV2"/>
    <w:basedOn w:val="ASDEFCONNormal"/>
    <w:rsid w:val="005C4F46"/>
    <w:pPr>
      <w:numPr>
        <w:numId w:val="4"/>
      </w:numPr>
    </w:pPr>
  </w:style>
  <w:style w:type="paragraph" w:customStyle="1" w:styleId="Table10ptBP1-ASDEFCON">
    <w:name w:val="Table 10pt BP1 - ASDEFCON"/>
    <w:basedOn w:val="ASDEFCONNormal"/>
    <w:rsid w:val="005C4F46"/>
    <w:pPr>
      <w:numPr>
        <w:numId w:val="21"/>
      </w:numPr>
      <w:spacing w:before="60" w:after="60"/>
    </w:pPr>
  </w:style>
  <w:style w:type="paragraph" w:customStyle="1" w:styleId="Table10ptBP2-ASDEFCON">
    <w:name w:val="Table 10pt BP2 - ASDEFCON"/>
    <w:basedOn w:val="ASDEFCONNormal"/>
    <w:link w:val="Table10ptBP2-ASDEFCONCharChar"/>
    <w:rsid w:val="005C4F46"/>
    <w:pPr>
      <w:numPr>
        <w:ilvl w:val="1"/>
        <w:numId w:val="21"/>
      </w:numPr>
      <w:spacing w:before="60" w:after="60"/>
    </w:pPr>
  </w:style>
  <w:style w:type="character" w:customStyle="1" w:styleId="Table10ptBP2-ASDEFCONCharChar">
    <w:name w:val="Table 10pt BP2 - ASDEFCON Char Char"/>
    <w:link w:val="Table10ptBP2-ASDEFCON"/>
    <w:rsid w:val="005C4F46"/>
    <w:rPr>
      <w:rFonts w:ascii="Arial" w:hAnsi="Arial"/>
      <w:color w:val="000000"/>
      <w:szCs w:val="40"/>
    </w:rPr>
  </w:style>
  <w:style w:type="paragraph" w:customStyle="1" w:styleId="GuideMarginHead-ASDEFCON">
    <w:name w:val="Guide Margin Head - ASDEFCON"/>
    <w:basedOn w:val="ASDEFCONNormal"/>
    <w:rsid w:val="005C4F46"/>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5C4F46"/>
    <w:pPr>
      <w:ind w:left="1680"/>
    </w:pPr>
    <w:rPr>
      <w:lang w:eastAsia="en-US"/>
    </w:rPr>
  </w:style>
  <w:style w:type="paragraph" w:customStyle="1" w:styleId="GuideSublistLv1-ASDEFCON">
    <w:name w:val="Guide Sublist Lv1 - ASDEFCON"/>
    <w:basedOn w:val="ASDEFCONNormal"/>
    <w:qFormat/>
    <w:rsid w:val="005C4F46"/>
    <w:pPr>
      <w:numPr>
        <w:numId w:val="25"/>
      </w:numPr>
    </w:pPr>
    <w:rPr>
      <w:rFonts w:eastAsia="Calibri"/>
      <w:szCs w:val="22"/>
      <w:lang w:eastAsia="en-US"/>
    </w:rPr>
  </w:style>
  <w:style w:type="paragraph" w:customStyle="1" w:styleId="GuideBullets-ASDEFCON">
    <w:name w:val="Guide Bullets - ASDEFCON"/>
    <w:basedOn w:val="ASDEFCONNormal"/>
    <w:rsid w:val="005C4F46"/>
    <w:pPr>
      <w:numPr>
        <w:ilvl w:val="6"/>
        <w:numId w:val="16"/>
      </w:numPr>
    </w:pPr>
    <w:rPr>
      <w:rFonts w:eastAsia="Calibri"/>
      <w:szCs w:val="22"/>
      <w:lang w:eastAsia="en-US"/>
    </w:rPr>
  </w:style>
  <w:style w:type="paragraph" w:customStyle="1" w:styleId="GuideLV2Head-ASDEFCON">
    <w:name w:val="Guide LV2 Head - ASDEFCON"/>
    <w:basedOn w:val="ASDEFCONNormal"/>
    <w:next w:val="GuideText-ASDEFCON"/>
    <w:rsid w:val="005C4F46"/>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5C4F46"/>
    <w:pPr>
      <w:keepNext/>
      <w:spacing w:before="240"/>
    </w:pPr>
    <w:rPr>
      <w:rFonts w:eastAsia="Calibri"/>
      <w:b/>
      <w:caps/>
      <w:szCs w:val="20"/>
      <w:lang w:eastAsia="en-US"/>
    </w:rPr>
  </w:style>
  <w:style w:type="paragraph" w:customStyle="1" w:styleId="ASDEFCONSublist">
    <w:name w:val="ASDEFCON Sublist"/>
    <w:basedOn w:val="ASDEFCONNormal"/>
    <w:rsid w:val="005C4F46"/>
    <w:pPr>
      <w:numPr>
        <w:numId w:val="26"/>
      </w:numPr>
    </w:pPr>
    <w:rPr>
      <w:iCs/>
    </w:rPr>
  </w:style>
  <w:style w:type="paragraph" w:customStyle="1" w:styleId="ASDEFCONRecitals">
    <w:name w:val="ASDEFCON Recitals"/>
    <w:basedOn w:val="ASDEFCONNormal"/>
    <w:link w:val="ASDEFCONRecitalsCharChar"/>
    <w:rsid w:val="005C4F46"/>
    <w:pPr>
      <w:numPr>
        <w:numId w:val="18"/>
      </w:numPr>
    </w:pPr>
  </w:style>
  <w:style w:type="character" w:customStyle="1" w:styleId="ASDEFCONRecitalsCharChar">
    <w:name w:val="ASDEFCON Recitals Char Char"/>
    <w:link w:val="ASDEFCONRecitals"/>
    <w:rsid w:val="005C4F46"/>
    <w:rPr>
      <w:rFonts w:ascii="Arial" w:hAnsi="Arial"/>
      <w:color w:val="000000"/>
      <w:szCs w:val="40"/>
    </w:rPr>
  </w:style>
  <w:style w:type="paragraph" w:customStyle="1" w:styleId="NoteList-ASDEFCON">
    <w:name w:val="Note List - ASDEFCON"/>
    <w:basedOn w:val="ASDEFCONNormal"/>
    <w:rsid w:val="005C4F46"/>
    <w:pPr>
      <w:numPr>
        <w:numId w:val="19"/>
      </w:numPr>
    </w:pPr>
    <w:rPr>
      <w:b/>
      <w:bCs/>
      <w:i/>
    </w:rPr>
  </w:style>
  <w:style w:type="paragraph" w:customStyle="1" w:styleId="NoteBullets-ASDEFCON">
    <w:name w:val="Note Bullets - ASDEFCON"/>
    <w:basedOn w:val="ASDEFCONNormal"/>
    <w:rsid w:val="005C4F46"/>
    <w:pPr>
      <w:numPr>
        <w:numId w:val="20"/>
      </w:numPr>
    </w:pPr>
    <w:rPr>
      <w:b/>
      <w:i/>
    </w:rPr>
  </w:style>
  <w:style w:type="paragraph" w:styleId="Caption">
    <w:name w:val="caption"/>
    <w:basedOn w:val="Normal"/>
    <w:next w:val="Normal"/>
    <w:qFormat/>
    <w:rsid w:val="005C4F46"/>
    <w:rPr>
      <w:b/>
      <w:bCs/>
      <w:szCs w:val="20"/>
    </w:rPr>
  </w:style>
  <w:style w:type="paragraph" w:customStyle="1" w:styleId="ASDEFCONOperativePartListLV1">
    <w:name w:val="ASDEFCON Operative Part List LV1"/>
    <w:basedOn w:val="ASDEFCONNormal"/>
    <w:rsid w:val="005C4F46"/>
    <w:pPr>
      <w:numPr>
        <w:numId w:val="22"/>
      </w:numPr>
    </w:pPr>
    <w:rPr>
      <w:iCs/>
    </w:rPr>
  </w:style>
  <w:style w:type="paragraph" w:customStyle="1" w:styleId="ASDEFCONOperativePartListLV2">
    <w:name w:val="ASDEFCON Operative Part List LV2"/>
    <w:basedOn w:val="ASDEFCONOperativePartListLV1"/>
    <w:rsid w:val="005C4F46"/>
    <w:pPr>
      <w:numPr>
        <w:ilvl w:val="1"/>
      </w:numPr>
    </w:pPr>
  </w:style>
  <w:style w:type="paragraph" w:customStyle="1" w:styleId="ASDEFCONOptionSpace">
    <w:name w:val="ASDEFCON Option Space"/>
    <w:basedOn w:val="ASDEFCONNormal"/>
    <w:rsid w:val="005C4F46"/>
    <w:pPr>
      <w:spacing w:after="0"/>
    </w:pPr>
    <w:rPr>
      <w:bCs/>
      <w:color w:val="FFFFFF"/>
      <w:sz w:val="8"/>
    </w:rPr>
  </w:style>
  <w:style w:type="paragraph" w:customStyle="1" w:styleId="ATTANNReferencetoCOC">
    <w:name w:val="ATT/ANN Reference to COC"/>
    <w:basedOn w:val="ASDEFCONNormal"/>
    <w:rsid w:val="005C4F46"/>
    <w:pPr>
      <w:keepNext/>
      <w:jc w:val="right"/>
    </w:pPr>
    <w:rPr>
      <w:i/>
      <w:iCs/>
      <w:szCs w:val="20"/>
    </w:rPr>
  </w:style>
  <w:style w:type="paragraph" w:customStyle="1" w:styleId="ASDEFCONHeaderFooterCenter">
    <w:name w:val="ASDEFCON Header/Footer Center"/>
    <w:basedOn w:val="ASDEFCONHeaderFooterLeft"/>
    <w:rsid w:val="005C4F46"/>
    <w:pPr>
      <w:jc w:val="center"/>
    </w:pPr>
    <w:rPr>
      <w:szCs w:val="20"/>
    </w:rPr>
  </w:style>
  <w:style w:type="paragraph" w:customStyle="1" w:styleId="ASDEFCONHeaderFooterRight">
    <w:name w:val="ASDEFCON Header/Footer Right"/>
    <w:basedOn w:val="ASDEFCONHeaderFooterLeft"/>
    <w:rsid w:val="005C4F46"/>
    <w:pPr>
      <w:jc w:val="right"/>
    </w:pPr>
    <w:rPr>
      <w:szCs w:val="20"/>
    </w:rPr>
  </w:style>
  <w:style w:type="paragraph" w:customStyle="1" w:styleId="ASDEFCONHeaderFooterClassification">
    <w:name w:val="ASDEFCON Header/Footer Classification"/>
    <w:basedOn w:val="ASDEFCONHeaderFooterLeft"/>
    <w:rsid w:val="005C4F46"/>
    <w:pPr>
      <w:jc w:val="center"/>
    </w:pPr>
    <w:rPr>
      <w:rFonts w:ascii="Arial Bold" w:hAnsi="Arial Bold"/>
      <w:b/>
      <w:bCs/>
      <w:caps/>
      <w:sz w:val="20"/>
    </w:rPr>
  </w:style>
  <w:style w:type="paragraph" w:customStyle="1" w:styleId="GuideLV3Head-ASDEFCON">
    <w:name w:val="Guide LV3 Head - ASDEFCON"/>
    <w:basedOn w:val="ASDEFCONNormal"/>
    <w:rsid w:val="005C4F46"/>
    <w:pPr>
      <w:keepNext/>
    </w:pPr>
    <w:rPr>
      <w:rFonts w:eastAsia="Calibri"/>
      <w:b/>
      <w:szCs w:val="22"/>
      <w:lang w:eastAsia="en-US"/>
    </w:rPr>
  </w:style>
  <w:style w:type="paragraph" w:customStyle="1" w:styleId="GuideSublistLv2-ASDEFCON">
    <w:name w:val="Guide Sublist Lv2 - ASDEFCON"/>
    <w:basedOn w:val="ASDEFCONNormal"/>
    <w:rsid w:val="005C4F46"/>
    <w:pPr>
      <w:numPr>
        <w:ilvl w:val="1"/>
        <w:numId w:val="25"/>
      </w:numPr>
    </w:pPr>
  </w:style>
  <w:style w:type="paragraph" w:styleId="TOCHeading">
    <w:name w:val="TOC Heading"/>
    <w:basedOn w:val="Heading1"/>
    <w:next w:val="Normal"/>
    <w:uiPriority w:val="39"/>
    <w:semiHidden/>
    <w:unhideWhenUsed/>
    <w:qFormat/>
    <w:rsid w:val="003644C1"/>
    <w:pPr>
      <w:keepLines/>
      <w:spacing w:before="480" w:after="0"/>
      <w:outlineLvl w:val="9"/>
    </w:pPr>
    <w:rPr>
      <w:rFonts w:asciiTheme="majorHAnsi" w:eastAsiaTheme="majorEastAsia" w:hAnsiTheme="majorHAnsi" w:cstheme="majorBidi"/>
      <w:color w:val="365F91" w:themeColor="accent1" w:themeShade="BF"/>
      <w:kern w:val="0"/>
      <w:sz w:val="28"/>
      <w:szCs w:val="28"/>
    </w:rPr>
  </w:style>
  <w:style w:type="paragraph" w:customStyle="1" w:styleId="ASDEFCONList">
    <w:name w:val="ASDEFCON List"/>
    <w:basedOn w:val="ASDEFCONNormal"/>
    <w:qFormat/>
    <w:rsid w:val="005C4F46"/>
    <w:pPr>
      <w:numPr>
        <w:numId w:val="28"/>
      </w:numPr>
    </w:pPr>
  </w:style>
  <w:style w:type="paragraph" w:styleId="Subtitle">
    <w:name w:val="Subtitle"/>
    <w:basedOn w:val="Normal"/>
    <w:next w:val="Normal"/>
    <w:link w:val="SubtitleChar"/>
    <w:uiPriority w:val="99"/>
    <w:qFormat/>
    <w:rsid w:val="00EA3694"/>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EA3694"/>
    <w:rPr>
      <w:i/>
      <w:color w:val="003760"/>
      <w:spacing w:val="15"/>
    </w:rPr>
  </w:style>
  <w:style w:type="paragraph" w:customStyle="1" w:styleId="StyleTitleGeorgiaNotBoldLeft">
    <w:name w:val="Style Title + Georgia Not Bold Left"/>
    <w:basedOn w:val="Title"/>
    <w:qFormat/>
    <w:rsid w:val="00EA3694"/>
    <w:pPr>
      <w:spacing w:before="0" w:after="240"/>
      <w:contextualSpacing/>
      <w:jc w:val="left"/>
      <w:outlineLvl w:val="9"/>
    </w:pPr>
    <w:rPr>
      <w:rFonts w:ascii="Georgia" w:hAnsi="Georgia"/>
      <w:b w:val="0"/>
      <w:bCs w:val="0"/>
      <w:color w:val="CF4520"/>
      <w:spacing w:val="5"/>
      <w:sz w:val="52"/>
      <w:szCs w:val="20"/>
      <w:lang w:val="en-US"/>
    </w:rPr>
  </w:style>
  <w:style w:type="character" w:customStyle="1" w:styleId="TitleChar">
    <w:name w:val="Title Char"/>
    <w:link w:val="Title"/>
    <w:rsid w:val="00EA3694"/>
    <w:rPr>
      <w:rFonts w:ascii="Calibri Light" w:hAnsi="Calibri Light"/>
      <w:b/>
      <w:bCs/>
      <w:kern w:val="28"/>
      <w:sz w:val="32"/>
      <w:szCs w:val="32"/>
    </w:rPr>
  </w:style>
  <w:style w:type="paragraph" w:customStyle="1" w:styleId="Bullet">
    <w:name w:val="Bullet"/>
    <w:basedOn w:val="ListParagraph"/>
    <w:qFormat/>
    <w:rsid w:val="00EA3694"/>
    <w:pPr>
      <w:tabs>
        <w:tab w:val="left" w:pos="567"/>
        <w:tab w:val="num" w:pos="720"/>
      </w:tabs>
      <w:ind w:hanging="720"/>
      <w:jc w:val="left"/>
    </w:pPr>
  </w:style>
  <w:style w:type="paragraph" w:styleId="ListParagraph">
    <w:name w:val="List Paragraph"/>
    <w:basedOn w:val="Normal"/>
    <w:uiPriority w:val="34"/>
    <w:qFormat/>
    <w:rsid w:val="00EA3694"/>
    <w:pPr>
      <w:spacing w:after="0"/>
      <w:ind w:left="720"/>
    </w:pPr>
  </w:style>
  <w:style w:type="paragraph" w:customStyle="1" w:styleId="Bullet2">
    <w:name w:val="Bullet 2"/>
    <w:basedOn w:val="Normal"/>
    <w:rsid w:val="00EA3694"/>
    <w:pPr>
      <w:numPr>
        <w:numId w:val="29"/>
      </w:numPr>
      <w:tabs>
        <w:tab w:val="left" w:pos="1134"/>
        <w:tab w:val="left" w:pos="1701"/>
      </w:tabs>
      <w:contextualSpacing/>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ristian.laursen\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ASDEFCON Styles.dot</Template>
  <TotalTime>203</TotalTime>
  <Pages>2</Pages>
  <Words>1350</Words>
  <Characters>7695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DID-PM-HSE-HSMP</vt:lpstr>
    </vt:vector>
  </TitlesOfParts>
  <Manager/>
  <Company/>
  <LinksUpToDate>false</LinksUpToDate>
  <CharactersWithSpaces>9027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DID-PM-HSE-HSMP</dc:title>
  <dc:subject>Health and Safety Management Plan</dc:subject>
  <dc:creator/>
  <cp:keywords>WHS, HSMP, H&amp;SMP, OHS, Health, Safety, OH&amp;S</cp:keywords>
  <cp:lastModifiedBy/>
  <cp:revision>34</cp:revision>
  <cp:lastPrinted>2013-05-10T01:41:00Z</cp:lastPrinted>
  <dcterms:created xsi:type="dcterms:W3CDTF">2018-02-09T03:41:00Z</dcterms:created>
  <dcterms:modified xsi:type="dcterms:W3CDTF">2026-06-17T23:37:00Z</dcterms:modified>
  <cp:category>ASDEFCON (Strategic Materiel)</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V5.4</vt:lpwstr>
  </property>
  <property fmtid="{D5CDD505-2E9C-101B-9397-08002B2CF9AE}" pid="3" name="Objective-Id">
    <vt:lpwstr>BM56363795</vt:lpwstr>
  </property>
  <property fmtid="{D5CDD505-2E9C-101B-9397-08002B2CF9AE}" pid="4" name="Objective-Version">
    <vt:lpwstr>1.1</vt:lpwstr>
  </property>
  <property fmtid="{D5CDD505-2E9C-101B-9397-08002B2CF9AE}" pid="5" name="Objective-Classification">
    <vt:lpwstr>Official</vt:lpwstr>
  </property>
  <property fmtid="{D5CDD505-2E9C-101B-9397-08002B2CF9AE}" pid="6" name="Objective-Caveats">
    <vt:lpwstr/>
  </property>
  <property fmtid="{D5CDD505-2E9C-101B-9397-08002B2CF9AE}" pid="7" name="Classification">
    <vt:lpwstr>OFFICIAL</vt:lpwstr>
  </property>
  <property fmtid="{D5CDD505-2E9C-101B-9397-08002B2CF9AE}" pid="8" name="Header_Left">
    <vt:lpwstr>ASDEFCON (Strategic Materiel)</vt:lpwstr>
  </property>
  <property fmtid="{D5CDD505-2E9C-101B-9397-08002B2CF9AE}" pid="9" name="Header_Right">
    <vt:lpwstr/>
  </property>
  <property fmtid="{D5CDD505-2E9C-101B-9397-08002B2CF9AE}" pid="10" name="Footer_Left">
    <vt:lpwstr/>
  </property>
</Properties>
</file>